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0C2" w:rsidRDefault="004233E9" w:rsidP="001770C2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noProof/>
          <w:sz w:val="72"/>
          <w:szCs w:val="72"/>
          <w:lang w:eastAsia="tr-TR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ADCBC43" wp14:editId="012F61DC">
                <wp:simplePos x="0" y="0"/>
                <wp:positionH relativeFrom="column">
                  <wp:posOffset>-213995</wp:posOffset>
                </wp:positionH>
                <wp:positionV relativeFrom="paragraph">
                  <wp:posOffset>-762634</wp:posOffset>
                </wp:positionV>
                <wp:extent cx="6619875" cy="670560"/>
                <wp:effectExtent l="0" t="0" r="28575" b="1524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19875" cy="670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33E9" w:rsidRDefault="004233E9" w:rsidP="004233E9">
                            <w:pPr>
                              <w:spacing w:line="254" w:lineRule="auto"/>
                              <w:rPr>
                                <w:rFonts w:ascii="Times New Roman" w:hAns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</w:rPr>
      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      </w:r>
                          </w:p>
                          <w:p w:rsidR="000E1FA0" w:rsidRPr="00DC4D9B" w:rsidRDefault="000E1FA0" w:rsidP="000E1FA0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DCBC43" id="_x0000_t202" coordsize="21600,21600" o:spt="202" path="m,l,21600r21600,l21600,xe">
                <v:stroke joinstyle="miter"/>
                <v:path gradientshapeok="t" o:connecttype="rect"/>
              </v:shapetype>
              <v:shape id="Metin Kutusu 7" o:spid="_x0000_s1026" type="#_x0000_t202" style="position:absolute;margin-left:-16.85pt;margin-top:-60.05pt;width:521.25pt;height:52.8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" fillcolor="white [3201]" strokeweight=".5pt">
                <v:textbox>
                  <w:txbxContent>
                    <w:p w:rsidR="004233E9" w:rsidRDefault="004233E9" w:rsidP="004233E9">
                      <w:pPr>
                        <w:spacing w:line="254" w:lineRule="auto"/>
                        <w:rPr>
                          <w:rFonts w:ascii="Times New Roman" w:hAnsi="Times New Roman"/>
                          <w:sz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</w:rPr>
                        <w:t xml:space="preserve">          Sayın velim, verilen cümleleri lütfen hatasız okuyana kadar hece hece ve kelime kelime okutunuz, bakmada dan hatasız yazana kadar okutup yazdırınız. dikteden sonra eksiklerini inceleyiniz. Katkılarınız için teşekkür ederim.</w:t>
                      </w:r>
                    </w:p>
                    <w:p w:rsidR="000E1FA0" w:rsidRPr="00DC4D9B" w:rsidRDefault="000E1FA0" w:rsidP="000E1FA0">
                      <w:pPr>
                        <w:rPr>
                          <w:rFonts w:ascii="Times New Roman" w:hAnsi="Times New Roman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72FF0" w:rsidRPr="00F72FF0">
        <w:rPr>
          <w:rFonts w:ascii="TTKB Dik Temel Abece" w:hAnsi="TTKB Dik Temel Abece"/>
          <w:sz w:val="72"/>
          <w:szCs w:val="72"/>
        </w:rPr>
        <w:t>Hamza hamakta iyi uyudu.</w:t>
      </w:r>
      <w:bookmarkStart w:id="0" w:name="_GoBack"/>
      <w:bookmarkEnd w:id="0"/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74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75" name="Group 14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6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8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AutoShape 1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C209E0" id="Group 25" o:spid="_x0000_s1026" style="position:absolute;margin-left:-16.85pt;margin-top:5.65pt;width:521.25pt;height:36.85pt;z-index:-25165721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AQ1ZKE&#10;EAQAAOQPAAAOAAAAAAAAAAAAAAAAAC4CAABkcnMvZTJvRG9jLnhtbFBLAQItABQABgAIAAAAIQAs&#10;xB+03wAAAAoBAAAPAAAAAAAAAAAAAAAAAGoGAABkcnMvZG93bnJldi54bWxQSwUGAAAAAAQABADz&#10;AAAAdgcAAAAA&#10;">
                <v:group id="Group 14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    <v:rect id="Rectangle 5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DuuMMA&#10;AADbAAAADwAAAGRycy9kb3ducmV2LnhtbESPzWrDMBCE74W8g9hAb42cBNz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bDuuMMAAADbAAAADwAAAAAAAAAAAAAAAACYAgAAZHJzL2Rv&#10;d25yZXYueG1sUEsFBgAAAAAEAAQA9QAAAIgDAAAAAA==&#10;" strokecolor="#2f5496 [2408]" strokeweight="1.5pt">
                    <v:fill opacity="0"/>
                  </v:rect>
                  <v:rect id="Rectangle 10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8wCj8MA&#10;AADbAAAADwAAAGRycy9kb3ducmV2LnhtbESPQWvCQBSE70L/w/IK3ppNRJuaugZJUXtsU70/sq9J&#10;MPs2za6a/vuuUPA4zMw3zCofTScuNLjWsoIkikEQV1a3XCs4fG2fXkA4j6yxs0wKfslBvn6YrDDT&#10;9sqfdCl9LQKEXYYKGu/7TEpXNWTQRbYnDt63HQz6IIda6gGvAW46OYvjZ2mw5bDQYE9FQ9WpPBsF&#10;x8Vbz3tp+CPZzpeL42n3UyRGqenjuHkF4Wn09/B/+10rSFO4fQk/QK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8wCj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HhLmcAAAADbAAAADwAAAGRycy9kb3ducmV2LnhtbERPy4rCMBTdC/5DuII7TXXhDNUoVhCs&#10;4MIHgrtLc22rzU1tota/nyyEWR7Oe7ZoTSVe1LjSsoLRMAJBnFldcq7gdFwPfkE4j6yxskwKPuRg&#10;Me92Zhhr++Y9vQ4+FyGEXYwKCu/rWEqXFWTQDW1NHLirbQz6AJtc6gbfIdxUchxFE2mw5NBQYE2r&#10;grL74WkUJJ/teWd9+thcL7dHmiTjFG9GqX6vXU5BeGr9v/jr3mgFP2Fs+BJ+gJz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h4S5nAAAAA2wAAAA8AAAAAAAAAAAAAAAAA&#10;oQIAAGRycy9kb3ducmV2LnhtbFBLBQYAAAAABAAEAPkAAACOAwAAAAA=&#10;" strokecolor="#2f5496 [2408]" strokeweight="1.5pt"/>
                <v:shape id="AutoShape 1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zTuAsYAAADbAAAADwAAAGRycy9kb3ducmV2LnhtbESPzWvCQBTE74X+D8sTeqsbPfQjugZT&#10;KCSFHrQieHtkn/kw+zZmtzH+912h4HGYmd8wy2Q0rRiod7VlBbNpBIK4sLrmUsHu5/P5DYTzyBpb&#10;y6TgSg6S1ePDEmNtL7yhYetLESDsYlRQed/FUrqiIoNuajvi4B1tb9AH2ZdS93gJcNPKeRS9SIM1&#10;h4UKO/qoqDhtf42C9Pq1/7Y+P2fHQ3PO03SeY2OUepqM6wUIT6O/h//bmVbw+g63L+EHy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07gLGAAAA2wAAAA8AAAAAAAAA&#10;AAAAAAAAoQIAAGRycy9kb3ducmV2LnhtbFBLBQYAAAAABAAEAPkAAACUAwAAAAA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Halil bahar erken mi geldi?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8" name="Group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9" name="Group 2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70" name="Rectangle 2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2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72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AutoShape 3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024671C" id="Group 26" o:spid="_x0000_s1026" style="position:absolute;margin-left:-16.85pt;margin-top:5.65pt;width:521.25pt;height:36.85pt;z-index:-25165516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">
                <v:group id="Group 2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AEY+sUAAADbAAAADwAAAGRycy9kb3ducmV2LnhtbESPT2vCQBTE74V+h+UV&#10;ejObtCg1ZhWRtvQQBLUg3h7ZZxLMvg3Zbf58e7dQ6HGYmd8w2WY0jeipc7VlBUkUgyAurK65VPB9&#10;+pi9gXAeWWNjmRRM5GCzfnzIMNV24AP1R1+KAGGXooLK+zaV0hUVGXSRbYmDd7WdQR9kV0rd4RDg&#10;ppEvcbyQBmsOCxW2tKuouB1/jILPAYfta/Le57frbrqc5vtznpBSz0/jdgXC0+j/w3/tL61gsYT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QBGPrFAAAA2wAA&#10;AA8AAAAAAAAAAAAAAAAAqgIAAGRycy9kb3ducmV2LnhtbFBLBQYAAAAABAAEAPoAAACcAwAAAAA=&#10;">
                  <v:rect id="Rectangle 2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XTV8EA&#10;AADbAAAADwAAAGRycy9kb3ducmV2LnhtbERPy2rCQBTdC/7DcAV3OrGCLamjaH3gtmkkdHfJ3GZC&#10;M3dCZjTx751FocvDea+3g23EnTpfO1awmCcgiEuna64U5F+n2RsIH5A1No5JwYM8bDfj0RpT7Xr+&#10;pHsWKhFD2KeowITQplL60pBFP3ctceR+XGcxRNhVUnfYx3DbyJckWUmLNccGgy19GCp/s5tVsKyK&#10;oynyg8/tolidr4/rvv8+KTWdDLt3EIGG8C/+c1+0gte4Pn6JP0Bun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UV01fBAAAA2wAAAA8AAAAAAAAAAAAAAAAAmAIAAGRycy9kb3du&#10;cmV2LnhtbFBLBQYAAAAABAAEAPUAAACGAwAAAAA=&#10;" strokecolor="#2f5496 [2408]" strokeweight="1.5pt">
                    <v:fill opacity="0"/>
                  </v:rect>
                  <v:rect id="Rectangle 2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k/YMAA&#10;AADbAAAADwAAAGRycy9kb3ducmV2LnhtbESPS4vCQBCE7wv+h6EFbzqJ+IyOIi6uHn3em0ybBDM9&#10;2cysxn/vCMIei6r6ipovG1OKO9WusKwg7kUgiFOrC84UnE+b7gSE88gaS8uk4EkOlovW1xwTbR98&#10;oPvRZyJA2CWoIPe+SqR0aU4GXc9WxMG72tqgD7LOpK7xEeCmlP0oGkmDBYeFHCta55Tejn9GwWX4&#10;XfFWGt7Hm8F0eLn9/K5jo1Sn3axmIDw1/j/8ae+0gnEM7y/hB8jF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2k/Y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3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ZB8c8UAAADbAAAADwAAAGRycy9kb3ducmV2LnhtbESPT2vCQBTE7wW/w/KE3urGHNoSXYMR&#10;BFPooWkRvD2yz/wx+zZmt5p8+26h0OMwM79h1uloOnGjwTWWFSwXEQji0uqGKwVfn/unVxDOI2vs&#10;LJOCiRykm9nDGhNt7/xBt8JXIkDYJaig9r5PpHRlTQbdwvbEwTvbwaAPcqikHvAe4KaTcRQ9S4MN&#10;h4Uae9rVVF6Kb6Mgm96O79bn18P51F7zLItzbI1Sj/NxuwLhafT/4b/2QSt4ieH3S/gBcvM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ZB8c8UAAADbAAAADwAAAAAAAAAA&#10;AAAAAAChAgAAZHJzL2Rvd25yZXYueG1sUEsFBgAAAAAEAAQA+QAAAJMDAAAAAA==&#10;" strokecolor="#2f5496 [2408]" strokeweight="1.5pt"/>
                <v:shape id="AutoShape 3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zZ6M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4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tzZ6M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Hande maymun haylazlık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62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63" name="Group 3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64" name="Rectangle 3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3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6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9F01B4" id="Group 32" o:spid="_x0000_s1026" style="position:absolute;margin-left:-16.85pt;margin-top:5.65pt;width:521.25pt;height:36.85pt;z-index:-25165312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1qEg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Ife&#10;zWoSBAAA5Q8AAA4AAAAAAAAAAAAAAAAALgIAAGRycy9lMm9Eb2MueG1sUEsBAi0AFAAGAAgAAAAh&#10;ACzEH7TfAAAACgEAAA8AAAAAAAAAAAAAAAAAbAYAAGRycy9kb3ducmV2LnhtbFBLBQYAAAAABAAE&#10;APMAAAB4BwAAAAA=&#10;">
                <v:group id="Group 3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3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dDi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kL7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/dDicMAAADbAAAADwAAAAAAAAAAAAAAAACYAgAAZHJzL2Rv&#10;d25yZXYueG1sUEsFBgAAAAAEAAQA9QAAAIgDAAAAAA==&#10;" strokecolor="#2f5496 [2408]" strokeweight="1.5pt">
                    <v:fill opacity="0"/>
                  </v:rect>
                  <v:rect id="Rectangle 3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uvvsEA&#10;AADbAAAADwAAAGRycy9kb3ducmV2LnhtbESPQYvCMBSE74L/ITxhb5pWtuJWoyyKq0et6/3RPNti&#10;89Jtslr/vREEj8PMfMPMl52pxZVaV1lWEI8iEMS51RUXCn6Pm+EUhPPIGmvLpOBODpaLfm+OqbY3&#10;PtA184UIEHYpKii9b1IpXV6SQTeyDXHwzrY16INsC6lbvAW4qeU4iibSYMVhocSGViXll+zfKDgl&#10;64a30vA+3nx+JafLz98qNkp9DLrvGQhPnX+HX+2dVjBJ4Pkl/A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2Lr77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3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LsrcQAAADbAAAADwAAAGRycy9kb3ducmV2LnhtbESPT4vCMBTE78J+h/AW9qapHorURrHC&#10;gl3Yg38QvD2aZ1ttXmqT1frtN4LgcZiZ3zDpojeNuFHnassKxqMIBHFhdc2lgv3uezgF4TyyxsYy&#10;KXiQg8X8Y5Biou2dN3Tb+lIECLsEFVTet4mUrqjIoBvZljh4J9sZ9EF2pdQd3gPcNHISRbE0WHNY&#10;qLClVUXFZftnFGSPn8Ov9fl1fTqer3mWTXI8G6W+PvvlDISn3r/Dr/ZaK4hjeH4JP0DO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cuytxAAAANsAAAAPAAAAAAAAAAAA&#10;AAAAAKECAABkcnMvZG93bnJldi54bWxQSwUGAAAAAAQABAD5AAAAkgMAAAAA&#10;" strokecolor="#2f5496 [2408]" strokeweight="1.5pt"/>
                <v:shape id="AutoShape 3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5JNsUAAADbAAAADwAAAGRycy9kb3ducmV2LnhtbESPT2vCQBTE74V+h+UVvDWbeogldRVT&#10;KBjBg1oKvT2yz/wx+zbJbmP89m6h0OMwM79hluvJtGKkwdWWFbxEMQjiwuqaSwWfp4/nVxDOI2ts&#10;LZOCGzlYrx4flphqe+UDjUdfigBhl6KCyvsuldIVFRl0ke2Ig3e2g0Ef5FBKPeA1wE0r53GcSIM1&#10;h4UKO3qvqLgcf4yC7Lb72luf99vzd9PnWTbPsTFKzZ6mzRsIT5P/D/+1t1pBsoDfL+EHyN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D5JN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Mehmet timsah göle daldı.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6" name="Group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7" name="Group 3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8" name="Rectangle 4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4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6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3B73F6" id="Group 38" o:spid="_x0000_s1026" style="position:absolute;margin-left:-16.85pt;margin-top:5.65pt;width:521.25pt;height:36.85pt;z-index:-25165107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BR4xjb&#10;EAQAAOUPAAAOAAAAAAAAAAAAAAAAAC4CAABkcnMvZTJvRG9jLnhtbFBLAQItABQABgAIAAAAIQAs&#10;xB+03wAAAAoBAAAPAAAAAAAAAAAAAAAAAGoGAABkcnMvZG93bnJldi54bWxQSwUGAAAAAAQABADz&#10;AAAAdgcAAAAA&#10;">
                <v:group id="Group 3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  <v:rect id="Rectangle 4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aDMcEA&#10;AADbAAAADwAAAGRycy9kb3ducmV2LnhtbERPz2vCMBS+C/4P4Qm7adrJRDpj0alj12ml7PZo3pqy&#10;5qU00db/fjkMdvz4fm/y0bbiTr1vHCtIFwkI4srphmsFxeU0X4PwAVlj65gUPMhDvp1ONphpN/An&#10;3c+hFjGEfYYKTAhdJqWvDFn0C9cRR+7b9RZDhH0tdY9DDLetfE6SlbTYcGww2NGboernfLMKlnV5&#10;NGVx8IVNy9X79XHdD18npZ5m4+4VRKAx/Iv/3B9awUscG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DWgzHBAAAA2wAAAA8AAAAAAAAAAAAAAAAAmAIAAGRycy9kb3du&#10;cmV2LnhtbFBLBQYAAAAABAAEAPUAAACGAwAAAAA=&#10;" strokecolor="#2f5496 [2408]" strokeweight="1.5pt">
                    <v:fill opacity="0"/>
                  </v:rect>
                  <v:rect id="Rectangle 4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pvBsEA&#10;AADbAAAADwAAAGRycy9kb3ducmV2LnhtbESPQYvCMBSE74L/IbwFb5pWrGjXKKK461Hren80b9ti&#10;81KbqN1/vxEEj8PMfMMsVp2pxZ1aV1lWEI8iEMS51RUXCn5Ou+EMhPPIGmvLpOCPHKyW/d4CU20f&#10;fKR75gsRIOxSVFB636RSurwkg25kG+Lg/drWoA+yLaRu8RHgppbjKJpKgxWHhRIb2pSUX7KbUXBO&#10;tg1/S8OHeDeZJ+fL13UTG6UGH936E4Snzr/Dr/ZeK0jm8PwSfoBc/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Kqbwb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4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9fRQsIAAADbAAAADwAAAGRycy9kb3ducmV2LnhtbERPy4rCMBTdD/gP4QruxlQXMlSjTAeE&#10;dsCFD4TZXZprU6e5aZuM1r83iwGXh/NebQbbiBv1vnasYDZNQBCXTtdcKTgdt+8fIHxA1tg4JgUP&#10;8rBZj95WmGp35z3dDqESMYR9igpMCG0qpS8NWfRT1xJH7uJ6iyHCvpK6x3sMt42cJ8lCWqw5Nhhs&#10;6ctQ+Xv4swqyx/d550LR5Zefa1dk2bzAq1VqMh4+lyACDeEl/nfnWsEiro9f4g+Q6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9fRQsIAAADbAAAADwAAAAAAAAAAAAAA&#10;AAChAgAAZHJzL2Rvd25yZXYueG1sUEsFBgAAAAAEAAQA+QAAAJADAAAAAA==&#10;" strokecolor="#2f5496 [2408]" strokeweight="1.5pt"/>
                <v:shape id="AutoShape 4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Jt02cUAAADbAAAADwAAAGRycy9kb3ducmV2LnhtbESPS2vDMBCE74H+B7GF3hI5OZjgRg51&#10;oBAXekgaCr0t1vqRWCvHUv3491Wh0OMwM98wu/1kWjFQ7xrLCtarCARxYXXDlYLLx+tyC8J5ZI2t&#10;ZVIwk4N9+rDYYaLtyCcazr4SAcIuQQW1910ipStqMuhWtiMOXml7gz7IvpK6xzHATSs3URRLgw2H&#10;hRo7OtRU3M7fRkE2v32+W5/fj+XX9Z5n2SbHq1Hq6XF6eQbhafL/4b/2USuI1/D7JfwAmf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Jt02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Harun, hamsi tava çok güzel.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50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51" name="Group 4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52" name="Rectangle 4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3" name="Rectangle 4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4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4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68CC90" id="Group 44" o:spid="_x0000_s1026" style="position:absolute;margin-left:-16.85pt;margin-top:5.65pt;width:521.25pt;height:36.85pt;z-index:-25164902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">
                <v:group id="Group 4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BveQc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T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UG95BwwAAANsAAAAP&#10;AAAAAAAAAAAAAAAAAKoCAABkcnMvZG93bnJldi54bWxQSwUGAAAAAAQABAD6AAAAmgMAAAAA&#10;">
                  <v:rect id="Rectangle 4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6028MA&#10;AADbAAAADwAAAGRycy9kb3ducmV2LnhtbESPT2vCQBTE7wW/w/KE3upGpSLRVfxbeq2NBG+P7DMb&#10;zL4N2dXEb98tFHocZuY3zHLd21o8qPWVYwXjUQKCuHC64lJB9n18m4PwAVlj7ZgUPMnDejV4WWKq&#10;Xcdf9DiFUkQI+xQVmBCaVEpfGLLoR64hjt7VtRZDlG0pdYtdhNtaTpJkJi1WHBcMNrQzVNxOd6tg&#10;WuYHk2d7n9lxPvs4P8/b7nJU6nXYbxYgAvXhP/zX/tQK3ifw+yX+ALn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6028MAAADbAAAADwAAAAAAAAAAAAAAAACYAgAAZHJzL2Rv&#10;d25yZXYueG1sUEsFBgAAAAAEAAQA9QAAAIgDAAAAAA==&#10;" strokecolor="#2f5496 [2408]" strokeweight="1.5pt">
                    <v:fill opacity="0"/>
                  </v:rect>
                  <v:rect id="Rectangle 4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0JY7M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pB/gx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0JY7M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4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Ad/MUAAADbAAAADwAAAGRycy9kb3ducmV2LnhtbESPT2vCQBTE74V+h+UJvdWN0pY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oAd/MUAAADbAAAADwAAAAAAAAAA&#10;AAAAAAChAgAAZHJzL2Rvd25yZXYueG1sUEsFBgAAAAAEAAQA+QAAAJMDAAAAAA==&#10;" strokecolor="#2f5496 [2408]" strokeweight="1.5pt"/>
                <v:shape id="AutoShape 4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cy4Z8UAAADbAAAADwAAAGRycy9kb3ducmV2LnhtbESPT2vCQBTE74V+h+UVvDWbCpGSuoop&#10;FIzgQS2F3h7ZZ/6YfZtktzF+e7dQ6HGYmd8wy/VkWjHS4GrLCl6iGARxYXXNpYLP08fzKwjnkTW2&#10;lknBjRysV48PS0y1vfKBxqMvRYCwS1FB5X2XSumKigy6yHbEwTvbwaAPciilHvAa4KaV8zheSIM1&#10;h4UKO3qvqLgcf4yC7Lb72luf99vzd9PnWTbPsTFKzZ6mzRsIT5P/D/+1t1pBksDvl/AD5Oo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7cy4Z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Gençlerin hepsi halay çekti.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44" name="Group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45" name="Group 5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6" name="Rectangle 5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7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8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" name="AutoShape 5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73670CE" id="Group 50" o:spid="_x0000_s1026" style="position:absolute;margin-left:-16.85pt;margin-top:5.65pt;width:521.25pt;height:36.85pt;z-index:-25164697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">
                <v:group id="Group 5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vlOn8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voD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75Tp/FAAAA2wAA&#10;AA8AAAAAAAAAAAAAAAAAqgIAAGRycy9kb3ducmV2LnhtbFBLBQYAAAAABAAEAPoAAACcAwAAAAA=&#10;">
                  <v:rect id="Rectangle 5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wkBcMA&#10;AADbAAAADwAAAGRycy9kb3ducmV2LnhtbESPzWrDMBCE74W8g9hAb42cpJjgRgn5Lb02cTC9LdbW&#10;MrVWxlJi5+2rQiHHYWa+YZbrwTbiRp2vHSuYThIQxKXTNVcK8vPxZQHCB2SNjWNScCcP69XoaYmZ&#10;dj1/0u0UKhEh7DNUYEJoMyl9aciin7iWOHrfrrMYouwqqTvsI9w2cpYkqbRYc1ww2NLOUPlzuloF&#10;86o4mCLf+9xOi/T9cr9s+6+jUs/jYfMGItAQHuH/9odW8JrC35f4A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9wkBcMAAADbAAAADwAAAAAAAAAAAAAAAACYAgAAZHJzL2Rv&#10;d25yZXYueG1sUEsFBgAAAAAEAAQA9QAAAIgDAAAAAA==&#10;" strokecolor="#2f5496 [2408]" strokeweight="1.5pt">
                    <v:fill opacity="0"/>
                  </v:rect>
                  <v:rect id="Rectangle 5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DIMsMA&#10;AADbAAAADwAAAGRycy9kb3ducmV2LnhtbESPQWvCQBSE70L/w/IKvdVNSqI1ukpJsXpsY70/sq9J&#10;MPs2zW5N/PeuUPA4zMw3zGozmlacqXeNZQXxNAJBXFrdcKXg+7B9fgXhPLLG1jIpuJCDzfphssJM&#10;24G/6Fz4SgQIuwwV1N53mZSurMmgm9qOOHg/tjfog+wrqXscAty08iWKZtJgw2Ghxo7ymspT8WcU&#10;HNP3jnfS8Ge8TRbp8fTxm8dGqafH8W0JwtPo7+H/9l4rSOZw+xJ+gFx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DIMs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5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SBJMAAAADbAAAADwAAAGRycy9kb3ducmV2LnhtbERPy4rCMBTdC/5DuII7TRUZhmoUKwhW&#10;cOEDwd2lubbV5qY2UevfTxbCLA/nPVu0phIvalxpWcFoGIEgzqwuOVdwOq4HvyCcR9ZYWSYFH3Kw&#10;mHc7M4y1ffOeXgefixDCLkYFhfd1LKXLCjLohrYmDtzVNgZ9gE0udYPvEG4qOY6iH2mw5NBQYE2r&#10;grL74WkUJJ/teWd9+thcL7dHmiTjFG9GqX6vXU5BeGr9v/jr3mgFkzA2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IYUgSTAAAAA2wAAAA8AAAAAAAAAAAAAAAAA&#10;oQIAAGRycy9kb3ducmV2LnhtbFBLBQYAAAAABAAEAPkAAACOAwAAAAA=&#10;" strokecolor="#2f5496 [2408]" strokeweight="1.5pt"/>
                <v:shape id="AutoShape 5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gkv8UAAADbAAAADwAAAGRycy9kb3ducmV2LnhtbESPT2vCQBTE74V+h+UJvdWNUkobXYMp&#10;FJJCD1oRvD2yz/wx+zZmtzF++65Q8DjMzG+YZTKaVgzUu9qygtk0AkFcWF1zqWD38/n8BsJ5ZI2t&#10;ZVJwJQfJ6vFhibG2F97QsPWlCBB2MSqovO9iKV1RkUE3tR1x8I62N+iD7Eupe7wEuGnlPIpepcGa&#10;w0KFHX1UVJy2v0ZBev3af1ufn7PjoTnnaTrPsTFKPU3G9QKEp9Hfw//tTCt4eYf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Vgkv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Taha iyi horon oynuyor.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8" name="Group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9" name="Group 5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40" name="Rectangle 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1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2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3" name="AutoShape 6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8C66623" id="Group 56" o:spid="_x0000_s1026" style="position:absolute;margin-left:-16.85pt;margin-top:5.65pt;width:521.25pt;height:36.85pt;z-index:-25164492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">
                <v:group id="Group 5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Rectangle 5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3kZ6sEA&#10;AADbAAAADwAAAGRycy9kb3ducmV2LnhtbERPz2vCMBS+C/4P4Qm7ado5RDpj0alj12ml7PZo3pqy&#10;5qU00db/fjkMdvz4fm/y0bbiTr1vHCtIFwkI4srphmsFxeU0X4PwAVlj65gUPMhDvp1ONphpN/An&#10;3c+hFjGEfYYKTAhdJqWvDFn0C9cRR+7b9RZDhH0tdY9DDLetfE6SlbTYcGww2NGboernfLMKlnV5&#10;NGVx8IVNy9X79XHdD18npZ5m4+4VRKAx/Iv/3B9awUtcH7/EHy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t5GerBAAAA2wAAAA8AAAAAAAAAAAAAAAAAmAIAAGRycy9kb3du&#10;cmV2LnhtbFBLBQYAAAAABAAEAPUAAACGAwAAAAA=&#10;" strokecolor="#2f5496 [2408]" strokeweight="1.5pt">
                    <v:fill opacity="0"/>
                  </v:rect>
                  <v:rect id="Rectangle 5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13cEA&#10;AADbAAAADwAAAGRycy9kb3ducmV2LnhtbESPT4vCMBTE7wt+h/AEb2ta0UWrqYii63H9d380z7a0&#10;ealN1PrtN8LCHoeZ+Q2zWHamFg9qXWlZQTyMQBBnVpecKziftp9TEM4ja6wtk4IXOVimvY8FJto+&#10;+UCPo89FgLBLUEHhfZNI6bKCDLqhbYiDd7WtQR9km0vd4jPATS1HUfQlDZYcFgpsaF1QVh3vRsFl&#10;smn4Wxr+ibfj2eRS7W7r2Cg16HerOQhPnf8P/7X3WsE4hveX8ANk+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kF9d3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6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y2zs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U8x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/y2zsUAAADbAAAADwAAAAAAAAAA&#10;AAAAAAChAgAAZHJzL2Rvd25yZXYueG1sUEsFBgAAAAAEAAQA+QAAAJMDAAAAAA==&#10;" strokecolor="#2f5496 [2408]" strokeweight="1.5pt"/>
                <v:shape id="AutoShape 6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ATVcUAAADbAAAADwAAAGRycy9kb3ducmV2LnhtbESPT2vCQBTE74V+h+UJvdWNtpQSXYMp&#10;FJJCD1oRvD2yz/wx+zZmtzF++65Q8DjMzG+YZTKaVgzUu9qygtk0AkFcWF1zqWD38/n8DsJ5ZI2t&#10;ZVJwJQfJ6vFhibG2F97QsPWlCBB2MSqovO9iKV1RkUE3tR1x8I62N+iD7Eupe7wEuGnlPIrepMGa&#10;w0KFHX1UVJy2v0ZBev3af1ufn7PjoTnnaTrPsTFKPU3G9QKEp9Hfw//tTCt4fYH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LATVc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Hülya heykeli kim yapmış?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32" name="Group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33" name="Group 6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4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5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" name="AutoShape 6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2D7BE40" id="Group 62" o:spid="_x0000_s1026" style="position:absolute;margin-left:-16.85pt;margin-top:5.65pt;width:521.25pt;height:36.85pt;z-index:-25164288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">
                <v:group id="Group 6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    <v:rect id="Rectangle 6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RslMMA&#10;AADbAAAADwAAAGRycy9kb3ducmV2LnhtbESPQWvCQBSE7wX/w/KE3urGWkSiq2jV0ms1Erw9ss9s&#10;MPs2ZFcT/323UPA4zHwzzGLV21rcqfWVYwXjUQKCuHC64lJBdty/zUD4gKyxdkwKHuRhtRy8LDDV&#10;ruMfuh9CKWIJ+xQVmBCaVEpfGLLoR64hjt7FtRZDlG0pdYtdLLe1fE+SqbRYcVww2NCnoeJ6uFkF&#10;kzLfmTzb+syO8+nX6XHadOe9Uq/Dfj0HEagPz/A//a0j9wF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ERslMMAAADbAAAADwAAAAAAAAAAAAAAAACYAgAAZHJzL2Rv&#10;d25yZXYueG1sUEsFBgAAAAAEAAQA9QAAAIgDAAAAAA==&#10;" strokecolor="#2f5496 [2408]" strokeweight="1.5pt">
                    <v:fill opacity="0"/>
                  </v:rect>
                  <v:rect id="Rectangle 6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iAo8MA&#10;AADbAAAADwAAAGRycy9kb3ducmV2LnhtbESPwW7CMBBE75X4B2uReiNOWlJBikEVFbRHGuC+irdJ&#10;RLxObQPh7+tKSD2OZuaNZrEaTCcu5HxrWUGWpCCIK6tbrhUc9pvJDIQPyBo7y6TgRh5Wy9HDAgtt&#10;r/xFlzLUIkLYF6igCaEvpPRVQwZ9Ynvi6H1bZzBE6WqpHV4j3HTyKU1fpMGW40KDPa0bqk7l2Sg4&#10;5u89f0jDu2wznefH0/ZnnRmlHsfD2yuIQEP4D9/bn1rBcw5/X+IPkM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iAo8MAAADbAAAADwAAAAAAAAAAAAAAAACYAgAAZHJzL2Rv&#10;d25yZXYueG1sUEsFBgAAAAAEAAQA9QAAAIgDAAAAAA==&#10;" fillcolor="#deeaf6 [660]" strokecolor="#c00000" strokeweight="1pt">
                    <v:stroke dashstyle="dash"/>
                  </v:rect>
                </v:group>
                <v:shape id="AutoShape 6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MHDsMQAAADbAAAADwAAAGRycy9kb3ducmV2LnhtbESPT4vCMBTE78J+h/AWvNl0FUS6RrEL&#10;ghU8+Adhb4/m2Vabl9pErd/eLCx4HGbmN8x03pla3Kl1lWUFX1EMgji3uuJCwWG/HExAOI+ssbZM&#10;Cp7kYD776E0x0fbBW7rvfCEChF2CCkrvm0RKl5dk0EW2IQ7eybYGfZBtIXWLjwA3tRzG8VgarDgs&#10;lNjQT0n5ZXczCtLn+rixPruuTr/na5amwwzPRqn+Z7f4BuGp8+/wf3ulFYzG8Pcl/AA5e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wcOwxAAAANsAAAAPAAAAAAAAAAAA&#10;AAAAAKECAABkcnMvZG93bnJldi54bWxQSwUGAAAAAAQABAD5AAAAkgMAAAAA&#10;" strokecolor="#2f5496 [2408]" strokeweight="1.5pt"/>
                <v:shape id="AutoShape 6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41mK8UAAADbAAAADwAAAGRycy9kb3ducmV2LnhtbESPT2vCQBTE74V+h+UJvdWNFtoSXYMp&#10;FJJCD1oRvD2yz/wx+zZmtzF++65Q8DjMzG+YZTKaVgzUu9qygtk0AkFcWF1zqWD38/n8DsJ5ZI2t&#10;ZVJwJQfJ6vFhibG2F97QsPWlCBB2MSqovO9iKV1RkUE3tR1x8I62N+iD7Eupe7wEuGnlPIpepcGa&#10;w0KFHX1UVJy2v0ZBev3af1ufn7PjoTnnaTrPsTFKPU3G9QKEp9Hfw//tTCt4eYPbl/AD5Oo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41mK8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Hamza sahte paraya dikkat et.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6" name="Group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7" name="Group 69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8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9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0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0F61879" id="Group 68" o:spid="_x0000_s1026" style="position:absolute;margin-left:-16.85pt;margin-top:5.65pt;width:521.25pt;height:36.85pt;z-index:-251640832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">
                <v:group id="Group 69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  <v:rect id="Rectangle 70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DwTMEA&#10;AADbAAAADwAAAGRycy9kb3ducmV2LnhtbERPyWrDMBC9F/IPYgK5NXISMMWNEpq0Cb3WdTC9DdbU&#10;MrVGxlK8/H11KPT4ePv+ONlWDNT7xrGCzToBQVw53XCtoPi8PD6B8AFZY+uYFMzk4XhYPOwx027k&#10;DxryUIsYwj5DBSaELpPSV4Ys+rXriCP37XqLIcK+lrrHMYbbVm6TJJUWG44NBjs6G6p+8rtVsKvL&#10;N1MWr76wmzK93ubbafy6KLVaTi/PIAJN4V/8537XCrZxbPwSf4A8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Q8EzBAAAA2wAAAA8AAAAAAAAAAAAAAAAAmAIAAGRycy9kb3du&#10;cmV2LnhtbFBLBQYAAAAABAAEAPUAAACGAwAAAAA=&#10;" strokecolor="#2f5496 [2408]" strokeweight="1.5pt">
                    <v:fill opacity="0"/>
                  </v:rect>
                  <v:rect id="Rectangle 71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wce8AA&#10;AADbAAAADwAAAGRycy9kb3ducmV2LnhtbESPzarCMBSE94LvEI7gTtOKilajiBevLv3dH5pjW2xO&#10;apOrvW9vBMHlMDPfMPNlY0rxoNoVlhXE/QgEcWp1wZmC82nTm4BwHlljaZkU/JOD5aLdmmOi7ZMP&#10;9Dj6TAQIuwQV5N5XiZQuzcmg69uKOHhXWxv0QdaZ1DU+A9yUchBFY2mw4LCQY0XrnNLb8c8ouIx+&#10;Kt5Kw/t4M5yOLrff+zo2SnU7zWoGwlPjv+FPe6cVDKbw/hJ+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qwce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72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T+X8AAAADbAAAADwAAAGRycy9kb3ducmV2LnhtbERPy4rCMBTdC/5DuII7TVUYhmoUKwhW&#10;cOEDwd2lubbV5qY2UevfTxbCLA/nPVu0phIvalxpWcFoGIEgzqwuOVdwOq4HvyCcR9ZYWSYFH3Kw&#10;mHc7M4y1ffOeXgefixDCLkYFhfd1LKXLCjLohrYmDtzVNgZ9gE0udYPvEG4qOY6iH2mw5NBQYE2r&#10;grL74WkUJJ/teWd9+thcL7dHmiTjFG9GqX6vXU5BeGr9v/jr3mgFk7A+fAk/QM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Bk/l/AAAAA2wAAAA8AAAAAAAAAAAAAAAAA&#10;oQIAAGRycy9kb3ducmV2LnhtbFBLBQYAAAAABAAEAPkAAACOAwAAAAA=&#10;" strokecolor="#2f5496 [2408]" strokeweight="1.5pt"/>
                <v:shape id="AutoShape 73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hbxMQAAADbAAAADwAAAGRycy9kb3ducmV2LnhtbESPQYvCMBSE78L+h/AWvNlUBZGuUezC&#10;ghU8qMvC3h7Ns602L7WJWv+9EQSPw8x8w8wWnanFlVpXWVYwjGIQxLnVFRcKfvc/gykI55E11pZJ&#10;wZ0cLOYfvRkm2t54S9edL0SAsEtQQel9k0jp8pIMusg2xME72NagD7ItpG7xFuCmlqM4nkiDFYeF&#10;Ehv6Lik/7S5GQXpf/22sz86rw//xnKXpKMOjUar/2S2/QHjq/Dv8aq+0gvEQnl/CD5Dz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PKFvExAAAANsAAAAPAAAAAAAAAAAA&#10;AAAAAKECAABkcnMvZG93bnJldi54bWxQSwUGAAAAAAQABAD5AAAAkgMAAAAA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Hande burnuna hızma taktı.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20" name="Group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1" name="Group 75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2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AutoShape 78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12E104" id="Group 74" o:spid="_x0000_s1026" style="position:absolute;margin-left:-16.85pt;margin-top:5.65pt;width:521.25pt;height:36.85pt;z-index:-251638784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">
                <v:group id="Group 75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rect id="Rectangle 76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jHpsMA&#10;AADbAAAADwAAAGRycy9kb3ducmV2LnhtbESPzWrDMBCE74W8g9hAb41sF0Jxo5g2f/TaxMH0tlhb&#10;y9RaGUuJnbePCoUeh5n5hlkVk+3ElQbfOlaQLhIQxLXTLTcKytP+6QWED8gaO8ek4EYeivXsYYW5&#10;diN/0vUYGhEh7HNUYELocyl9bciiX7ieOHrfbrAYohwaqQccI9x2MkuSpbTYclww2NPGUP1zvFgF&#10;z021M1W59aVNq+XhfDu/j197pR7n09sriEBT+A//tT+0giyD3y/xB8j1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TjHpsMAAADbAAAADwAAAAAAAAAAAAAAAACYAgAAZHJzL2Rv&#10;d25yZXYueG1sUEsFBgAAAAAEAAQA9QAAAIgDAAAAAA==&#10;" strokecolor="#2f5496 [2408]" strokeweight="1.5pt">
                    <v:fill opacity="0"/>
                  </v:rect>
                  <v:rect id="Rectangle 77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QrkcEA&#10;AADbAAAADwAAAGRycy9kb3ducmV2LnhtbESPT4vCMBTE7wt+h/AEb5pWV9FqFFHUPfr3/miebbF5&#10;qU3U7rc3C8Ieh5n5DTNbNKYUT6pdYVlB3ItAEKdWF5wpOJ823TEI55E1lpZJwS85WMxbXzNMtH3x&#10;gZ5Hn4kAYZeggtz7KpHSpTkZdD1bEQfvamuDPsg6k7rGV4CbUvajaCQNFhwWcqxolVN6Oz6Mgstw&#10;XfFOGt7Hm+/J8HLb3lexUarTbpZTEJ4a/x/+tH+0gv4A/r6EHyD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tEK5HBAAAA2w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78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oZugcUAAADbAAAADwAAAGRycy9kb3ducmV2LnhtbESPT2vCQBTE7wW/w/KE3urGUEq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2oZugcUAAADbAAAADwAAAAAAAAAA&#10;AAAAAAChAgAAZHJzL2Rvd25yZXYueG1sUEsFBgAAAAAEAAQA+QAAAJMDAAAAAA==&#10;" strokecolor="#2f5496 [2408]" strokeweight="1.5pt"/>
                <v:shape id="AutoShape 79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crLGsUAAADbAAAADwAAAGRycy9kb3ducmV2LnhtbESPT2vCQBTE7wW/w/KE3urGQEuJrsEI&#10;gin00LQI3h7ZZ/6YfRuzW02+fbdQ6HGYmd8w63Q0nbjR4BrLCpaLCARxaXXDlYKvz/3TKwjnkTV2&#10;lknBRA7SzexhjYm2d/6gW+ErESDsElRQe98nUrqyJoNuYXvi4J3tYNAHOVRSD3gPcNPJOIpepMGG&#10;w0KNPe1qKi/Ft1GQTW/Hd+vz6+F8aq95lsU5tkapx/m4XYHwNPr/8F/7oBXEz/D7JfwAufk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tcrLGsUAAADbAAAADwAAAAAAAAAA&#10;AAAAAAChAgAAZHJzL2Rvd25yZXYueG1sUEsFBgAAAAAEAAQA+QAAAJMDAAAAAA=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Hemşire hastaya pansuman yaptı.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4" name="Group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15" name="Group 81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6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8" name="AutoShape 84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" name="AutoShape 85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EC23148" id="Group 80" o:spid="_x0000_s1026" style="position:absolute;margin-left:-16.85pt;margin-top:5.65pt;width:521.25pt;height:36.85pt;z-index:-251636736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">
                <v:group id="Group 81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rect id="Rectangle 82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8LGMEA&#10;AADbAAAADwAAAGRycy9kb3ducmV2LnhtbERPS2vCQBC+F/wPywje6kaFUFJX8VFLr9pI8DZkx2ww&#10;OxuyWxP/fbcg9DYf33OW68E24k6drx0rmE0TEMSl0zVXCvLvw+sbCB+QNTaOScGDPKxXo5clZtr1&#10;fKT7KVQihrDPUIEJoc2k9KUhi37qWuLIXV1nMUTYVVJ32Mdw28h5kqTSYs2xwWBLO0Pl7fRjFSyq&#10;4sMU+d7ndlakn+fHedtfDkpNxsPmHUSgIfyLn+4vHeen8PdLPEC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vCxjBAAAA2wAAAA8AAAAAAAAAAAAAAAAAmAIAAGRycy9kb3du&#10;cmV2LnhtbFBLBQYAAAAABAAEAPUAAACGAwAAAAA=&#10;" strokecolor="#2f5496 [2408]" strokeweight="1.5pt">
                    <v:fill opacity="0"/>
                  </v:rect>
                  <v:rect id="Rectangle 83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PnL8AA&#10;AADbAAAADwAAAGRycy9kb3ducmV2LnhtbERPTWvCQBC9F/oflin01mwi1Wp0FbFYPVo19yE7JsHs&#10;bJrdJvHfu0Kht3m8z1msBlOLjlpXWVaQRDEI4tzqigsF59P2bQrCeWSNtWVScCMHq+Xz0wJTbXv+&#10;pu7oCxFC2KWooPS+SaV0eUkGXWQb4sBdbGvQB9gWUrfYh3BTy1EcT6TBikNDiQ1tSsqvx1+jIBt/&#10;NryThg/J9n02zq5fP5vEKPX6MqznIDwN/l/8597rMP8DHr+EA+Ty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hPnL8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84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aeuOcQAAADbAAAADwAAAGRycy9kb3ducmV2LnhtbESPQWvCQBCF7wX/wzJCb3Wjh1KiqxhB&#10;MIUe1FLwNmTHJJqdjdlV4793DgVvM7w3730zW/SuUTfqQu3ZwHiUgCIuvK25NPC7X398gQoR2WLj&#10;mQw8KMBiPnibYWr9nbd028VSSQiHFA1UMbap1qGoyGEY+ZZYtKPvHEZZu1LbDu8S7ho9SZJP7bBm&#10;aaiwpVVFxXl3dQayx/ffj4/5ZXM8nC55lk1yPDlj3of9cgoqUh9f5v/rjRV8gZVfZAA9f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p645xAAAANsAAAAPAAAAAAAAAAAA&#10;AAAAAKECAABkcnMvZG93bnJldi54bWxQSwUGAAAAAAQABAD5AAAAkgMAAAAA&#10;" strokecolor="#2f5496 [2408]" strokeweight="1.5pt"/>
                <v:shape id="AutoShape 85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sLosMAAADbAAAADwAAAGRycy9kb3ducmV2LnhtbERPTWvCQBC9F/wPywjedNMcpKau0hQK&#10;idCDUQq9Ddkxic3Oxuyqyb93C4Xe5vE+Z70dTCtu1LvGsoLnRQSCuLS64UrB8fAxfwHhPLLG1jIp&#10;GMnBdjN5WmOi7Z33dCt8JUIIuwQV1N53iZSurMmgW9iOOHAn2xv0AfaV1D3eQ7hpZRxFS2mw4dBQ&#10;Y0fvNZU/xdUoSMfd16f1+SU7fZ8veZrGOZ6NUrPp8PYKwtPg/8V/7kyH+Sv4/SUcID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rC6L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AF138E" w:rsidRDefault="00F72FF0" w:rsidP="00AF138E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Halil bir hediye aldı.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8" name="Group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9" name="Group 87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10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2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EC5C452" id="Group 86" o:spid="_x0000_s1026" style="position:absolute;margin-left:-16.85pt;margin-top:5.65pt;width:521.25pt;height:36.85pt;z-index:-251634688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">
                <v:group id="Group 87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  <v:rect id="Rectangle 88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o298QA&#10;AADbAAAADwAAAGRycy9kb3ducmV2LnhtbESPT2vCQBDF74V+h2UKvdWNClJSV+kfLV7VSOhtyE6z&#10;odnZkF1N/PbOQehthvfmvd8s16Nv1YX62AQ2MJ1koIirYBuuDRTH7csrqJiQLbaBycCVIqxXjw9L&#10;zG0YeE+XQ6qVhHDM0YBLqcu1jpUjj3ESOmLRfkPvMcna19r2OEi4b/UsyxbaY8PS4LCjT0fV3+Hs&#10;DczrcuPK4isWflouvk/X08fwszXm+Wl8fwOVaEz/5vv1zgq+0MsvMo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KNvfEAAAA2wAAAA8AAAAAAAAAAAAAAAAAmAIAAGRycy9k&#10;b3ducmV2LnhtbFBLBQYAAAAABAAEAPUAAACJAwAAAAA=&#10;" strokecolor="#2f5496 [2408]" strokeweight="1.5pt">
                    <v:fill opacity="0"/>
                  </v:rect>
                  <v:rect id="Rectangle 89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bawMAA&#10;AADbAAAADwAAAGRycy9kb3ducmV2LnhtbERPS2vCQBC+F/wPyxS86SZixKZZRSxWj/WR+5CdJsHs&#10;bMxuTfrvXaHQ23x8z8nWg2nEnTpXW1YQTyMQxIXVNZcKLufdZAnCeWSNjWVS8EsO1qvRS4aptj0f&#10;6X7ypQgh7FJUUHnfplK6oiKDbmpb4sB9286gD7Arpe6wD+GmkbMoWkiDNYeGClvaVlRcTz9GQZ58&#10;tLyXhr/i3fwtya+ft21slBq/Dpt3EJ4G/y/+cx90mB/D85dwgFw9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rbawMAAAADbAAAADwAAAAAAAAAAAAAAAACYAgAAZHJzL2Rvd25y&#10;ZXYueG1sUEsFBgAAAAAEAAQA9QAAAIUDAAAAAA==&#10;" fillcolor="#deeaf6 [660]" strokecolor="#c00000" strokeweight="1pt">
                    <v:stroke dashstyle="dash"/>
                  </v:rect>
                </v:group>
                <v:shape id="AutoShape 90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+Z08EAAADbAAAADwAAAGRycy9kb3ducmV2LnhtbERPTYvCMBC9C/6HMII3Te1BlmoUKwh2&#10;YQ+rIngbmrGtNpPaZLX++40geJvH+5z5sjO1uFPrKssKJuMIBHFudcWFgsN+M/oC4TyyxtoyKXiS&#10;g+Wi35tjou2Df+m+84UIIewSVFB63yRSurwkg25sG+LAnW1r0AfYFlK3+AjhppZxFE2lwYpDQ4kN&#10;rUvKr7s/oyB9fh9/rM9u2/PpcsvSNM7wYpQaDrrVDISnzn/Eb/dWh/kxvH4JB8jFP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T5nTwQAAANsAAAAPAAAAAAAAAAAAAAAA&#10;AKECAABkcnMvZG93bnJldi54bWxQSwUGAAAAAAQABAD5AAAAjwMAAAAA&#10;" strokecolor="#2f5496 [2408]" strokeweight="1.5pt"/>
                <v:shape id="AutoShape 91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wM8SMMAAADbAAAADwAAAGRycy9kb3ducmV2LnhtbERPTWvCQBC9F/wPywjedNMIRVJXaQqF&#10;ROjBKIXehuyYxGZnY3bV5N+7hUJv83ifs94OphU36l1jWcHzIgJBXFrdcKXgePiYr0A4j6yxtUwK&#10;RnKw3Uye1phoe+c93QpfiRDCLkEFtfddIqUrazLoFrYjDtzJ9gZ9gH0ldY/3EG5aGUfRizTYcGio&#10;saP3msqf4moUpOPu69P6/JKdvs+XPE3jHM9Gqdl0eHsF4Wnw/+I/d6bD/CX8/hIOkJ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DPEjDAAAA2wAAAA8AAAAAAAAAAAAA&#10;AAAAoQIAAGRycy9kb3ducmV2LnhtbFBLBQYAAAAABAAEAPkAAACRAwAAAAA=&#10;" strokecolor="#2f5496 [2408]" strokeweight="1.5pt"/>
              </v:group>
            </w:pict>
          </mc:Fallback>
        </mc:AlternateContent>
      </w:r>
    </w:p>
    <w:p w:rsidR="001770C2" w:rsidRPr="001770C2" w:rsidRDefault="00F72FF0">
      <w:pPr>
        <w:rPr>
          <w:rFonts w:ascii="TTKB Dik Temel Abece" w:hAnsi="TTKB Dik Temel Abece"/>
          <w:sz w:val="72"/>
          <w:szCs w:val="72"/>
        </w:rPr>
      </w:pPr>
      <w:r w:rsidRPr="00F72FF0">
        <w:rPr>
          <w:rFonts w:ascii="TTKB Dik Temel Abece" w:hAnsi="TTKB Dik Temel Abece"/>
          <w:sz w:val="72"/>
          <w:szCs w:val="72"/>
        </w:rPr>
        <w:t>Hande çok hamarat bir kız.</w:t>
      </w:r>
      <w:r w:rsidR="007F64BA">
        <w:rPr>
          <w:rFonts w:ascii="TTKB Dik Temel Abece" w:hAnsi="TTKB Dik Temel Abece"/>
          <w:noProof/>
          <w:color w:val="4472C4" w:themeColor="accent5"/>
          <w:sz w:val="72"/>
          <w:szCs w:val="72"/>
          <w:lang w:eastAsia="tr-TR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column">
                  <wp:posOffset>-213995</wp:posOffset>
                </wp:positionH>
                <wp:positionV relativeFrom="paragraph">
                  <wp:posOffset>71755</wp:posOffset>
                </wp:positionV>
                <wp:extent cx="6619875" cy="467995"/>
                <wp:effectExtent l="14605" t="14605" r="13970" b="12700"/>
                <wp:wrapNone/>
                <wp:docPr id="1" name="Group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19875" cy="467995"/>
                          <a:chOff x="1080" y="2622"/>
                          <a:chExt cx="10425" cy="737"/>
                        </a:xfrm>
                      </wpg:grpSpPr>
                      <wpg:grpSp>
                        <wpg:cNvPr id="2" name="Group 93"/>
                        <wpg:cNvGrpSpPr>
                          <a:grpSpLocks/>
                        </wpg:cNvGrpSpPr>
                        <wpg:grpSpPr bwMode="auto">
                          <a:xfrm>
                            <a:off x="1080" y="2622"/>
                            <a:ext cx="10425" cy="737"/>
                            <a:chOff x="1080" y="2622"/>
                            <a:chExt cx="10425" cy="737"/>
                          </a:xfrm>
                        </wpg:grpSpPr>
                        <wps:wsp>
                          <wps:cNvPr id="3" name="Rectangle 94"/>
                          <wps:cNvSpPr>
                            <a:spLocks noChangeArrowheads="1"/>
                          </wps:cNvSpPr>
                          <wps:spPr bwMode="auto">
                            <a:xfrm>
                              <a:off x="1095" y="2622"/>
                              <a:ext cx="10410" cy="737"/>
                            </a:xfrm>
                            <a:prstGeom prst="rect">
                              <a:avLst/>
                            </a:prstGeom>
                            <a:solidFill>
                              <a:srgbClr val="FFFFFF">
                                <a:alpha val="0"/>
                              </a:srgbClr>
                            </a:solidFill>
                            <a:ln w="19050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1080" y="2835"/>
                              <a:ext cx="10410" cy="306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 w="12700">
                              <a:solidFill>
                                <a:srgbClr val="C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109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97"/>
                        <wps:cNvCnPr>
                          <a:cxnSpLocks noChangeShapeType="1"/>
                        </wps:cNvCnPr>
                        <wps:spPr bwMode="auto">
                          <a:xfrm>
                            <a:off x="11505" y="2622"/>
                            <a:ext cx="0" cy="737"/>
                          </a:xfrm>
                          <a:prstGeom prst="straightConnector1">
                            <a:avLst/>
                          </a:prstGeom>
                          <a:noFill/>
                          <a:ln w="19050">
                            <a:solidFill>
                              <a:schemeClr val="accent5">
                                <a:lumMod val="75000"/>
                                <a:lumOff val="0"/>
                              </a:schemeClr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0C9CC55" id="Group 92" o:spid="_x0000_s1026" style="position:absolute;margin-left:-16.85pt;margin-top:5.65pt;width:521.25pt;height:36.85pt;z-index:-251632640" coordorigin="1080,2622" coordsize="10425,7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">
                <v:group id="Group 93" o:spid="_x0000_s1027" style="position:absolute;left:1080;top:2622;width:10425;height:737" coordorigin="1080,2622" coordsize="10425,7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rect id="Rectangle 94" o:spid="_x0000_s1028" style="position:absolute;left:1095;top:2622;width:10410;height:7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enKi8IA&#10;AADaAAAADwAAAGRycy9kb3ducmV2LnhtbESPQWvCQBSE74X+h+UVeqsbLUiJrmJrFa9qQvD2yD6z&#10;wezbkN2a+O9dQehxmPlmmPlysI24UudrxwrGowQEcel0zZWC7Lj5+ALhA7LGxjEpuJGH5eL1ZY6p&#10;dj3v6XoIlYgl7FNUYEJoUyl9aciiH7mWOHpn11kMUXaV1B32sdw2cpIkU2mx5rhgsKUfQ+Xl8GcV&#10;fFbFrymytc/suJhu81v+3Z82Sr2/DasZiEBD+A8/6Z2OHDyuxBs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6cqLwgAAANoAAAAPAAAAAAAAAAAAAAAAAJgCAABkcnMvZG93&#10;bnJldi54bWxQSwUGAAAAAAQABAD1AAAAhwMAAAAA&#10;" strokecolor="#2f5496 [2408]" strokeweight="1.5pt">
                    <v:fill opacity="0"/>
                  </v:rect>
                  <v:rect id="Rectangle 95" o:spid="_x0000_s1029" style="position:absolute;left:1080;top:2835;width:10410;height:3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2bCsEA&#10;AADaAAAADwAAAGRycy9kb3ducmV2LnhtbESPQWvCQBSE70L/w/IKvekmJUobXUUs0R7V1vsj+0yC&#10;2bcxu03iv3cLgsdhZr5hFqvB1KKj1lWWFcSTCARxbnXFhYLfn2z8AcJ5ZI21ZVJwIwer5ctogam2&#10;PR+oO/pCBAi7FBWU3jeplC4vyaCb2IY4eGfbGvRBtoXULfYBbmr5HkUzabDisFBiQ5uS8svxzyg4&#10;Tb8a3knD+zhLPqeny/a6iY1Sb6/Deg7C0+Cf4Uf7WytI4P9KuAFye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nNmwrBAAAA2gAAAA8AAAAAAAAAAAAAAAAAmAIAAGRycy9kb3du&#10;cmV2LnhtbFBLBQYAAAAABAAEAPUAAACGAwAAAAA=&#10;" fillcolor="#deeaf6 [660]" strokecolor="#c00000" strokeweight="1pt">
                    <v:stroke dashstyle="dash"/>
                  </v:rect>
                </v:group>
                <v:shape id="AutoShape 96" o:spid="_x0000_s1030" type="#_x0000_t32" style="position:absolute;left:109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+9J8MAAADaAAAADwAAAGRycy9kb3ducmV2LnhtbESPQYvCMBSE74L/ITzB2zZVWFmqUawg&#10;WMHDuovg7dE822rzUpus1n+/EQSPw8x8w8wWnanFjVpXWVYwimIQxLnVFRcKfn/WH18gnEfWWFsm&#10;BQ9ysJj3ezNMtL3zN932vhABwi5BBaX3TSKly0sy6CLbEAfvZFuDPsi2kLrFe4CbWo7jeCINVhwW&#10;SmxoVVJ+2f8ZBelje9hZn103p+P5mqXpOMOzUWo46JZTEJ46/w6/2hut4BOeV8IN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//vSfDAAAA2gAAAA8AAAAAAAAAAAAA&#10;AAAAoQIAAGRycy9kb3ducmV2LnhtbFBLBQYAAAAABAAEAPkAAACRAwAAAAA=&#10;" strokecolor="#2f5496 [2408]" strokeweight="1.5pt"/>
                <v:shape id="AutoShape 97" o:spid="_x0000_s1031" type="#_x0000_t32" style="position:absolute;left:11505;top:2622;width:0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y0jUMIAAADaAAAADwAAAGRycy9kb3ducmV2LnhtbESPzarCMBSE94LvEI7gTlNdiFSj3AqC&#10;Fe7CHwR3h+bY1tuc1CZqffsbQXA5zMw3zHzZmko8qHGlZQWjYQSCOLO65FzB8bAeTEE4j6yxskwK&#10;XuRgueh25hhr++QdPfY+FwHCLkYFhfd1LKXLCjLohrYmDt7FNgZ9kE0udYPPADeVHEfRRBosOSwU&#10;WNOqoOxvfzcKktf29Gt9ettcztdbmiTjFK9GqX6v/ZmB8NT6b/jT3mgFE3hfCTdALv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y0jUMIAAADaAAAADwAAAAAAAAAAAAAA&#10;AAChAgAAZHJzL2Rvd25yZXYueG1sUEsFBgAAAAAEAAQA+QAAAJADAAAAAA==&#10;" strokecolor="#2f5496 [2408]" strokeweight="1.5pt"/>
              </v:group>
            </w:pict>
          </mc:Fallback>
        </mc:AlternateContent>
      </w:r>
    </w:p>
    <w:sectPr w:rsidR="001770C2" w:rsidRPr="001770C2" w:rsidSect="007A24CE">
      <w:pgSz w:w="11906" w:h="16838"/>
      <w:pgMar w:top="1417" w:right="424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3802" w:rsidRDefault="00DC3802" w:rsidP="00AF138E">
      <w:pPr>
        <w:spacing w:after="0" w:line="240" w:lineRule="auto"/>
      </w:pPr>
      <w:r>
        <w:separator/>
      </w:r>
    </w:p>
  </w:endnote>
  <w:endnote w:type="continuationSeparator" w:id="0">
    <w:p w:rsidR="00DC3802" w:rsidRDefault="00DC3802" w:rsidP="00AF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3802" w:rsidRDefault="00DC3802" w:rsidP="00AF138E">
      <w:pPr>
        <w:spacing w:after="0" w:line="240" w:lineRule="auto"/>
      </w:pPr>
      <w:r>
        <w:separator/>
      </w:r>
    </w:p>
  </w:footnote>
  <w:footnote w:type="continuationSeparator" w:id="0">
    <w:p w:rsidR="00DC3802" w:rsidRDefault="00DC3802" w:rsidP="00AF1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DBF"/>
    <w:rsid w:val="000B1199"/>
    <w:rsid w:val="000E1FA0"/>
    <w:rsid w:val="00123094"/>
    <w:rsid w:val="00170688"/>
    <w:rsid w:val="001770C2"/>
    <w:rsid w:val="001F5A93"/>
    <w:rsid w:val="002C0CBB"/>
    <w:rsid w:val="003721D6"/>
    <w:rsid w:val="00394A6D"/>
    <w:rsid w:val="004233E9"/>
    <w:rsid w:val="00496FA4"/>
    <w:rsid w:val="007A24CE"/>
    <w:rsid w:val="007D2739"/>
    <w:rsid w:val="007F64BA"/>
    <w:rsid w:val="008E294D"/>
    <w:rsid w:val="009C3DBF"/>
    <w:rsid w:val="009D28E6"/>
    <w:rsid w:val="009F1F66"/>
    <w:rsid w:val="00A269D8"/>
    <w:rsid w:val="00AD1B1C"/>
    <w:rsid w:val="00AF138E"/>
    <w:rsid w:val="00B33495"/>
    <w:rsid w:val="00C01D39"/>
    <w:rsid w:val="00C94A0B"/>
    <w:rsid w:val="00D4633B"/>
    <w:rsid w:val="00DC3802"/>
    <w:rsid w:val="00F36768"/>
    <w:rsid w:val="00F72F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 strokecolor="none [2408]">
      <v:fill color="white" opacity="0"/>
      <v:stroke color="none [2408]" weight="1.5pt"/>
    </o:shapedefaults>
    <o:shapelayout v:ext="edit">
      <o:idmap v:ext="edit" data="1"/>
    </o:shapelayout>
  </w:shapeDefaults>
  <w:decimalSymbol w:val=","/>
  <w:listSeparator w:val=";"/>
  <w15:docId w15:val="{EF20B980-A77B-4292-A4B4-76F2D347B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33E9"/>
    <w:pPr>
      <w:spacing w:line="25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F138E"/>
  </w:style>
  <w:style w:type="paragraph" w:styleId="Altbilgi">
    <w:name w:val="footer"/>
    <w:basedOn w:val="Normal"/>
    <w:link w:val="AltbilgiChar"/>
    <w:uiPriority w:val="99"/>
    <w:unhideWhenUsed/>
    <w:rsid w:val="00AF13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F138E"/>
  </w:style>
  <w:style w:type="character" w:styleId="Kpr">
    <w:name w:val="Hyperlink"/>
    <w:basedOn w:val="VarsaylanParagrafYazTipi"/>
    <w:uiPriority w:val="99"/>
    <w:unhideWhenUsed/>
    <w:rsid w:val="007F64B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83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KILAVUZ%20&#199;&#304;ZG&#304;L&#304;%20SAYFALAR\G&#252;zel%20Yaz&#305;%20Defteri%201.dotx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1.dotx</Template>
  <TotalTime>4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Engin ASAN</cp:lastModifiedBy>
  <cp:revision>4</cp:revision>
  <dcterms:created xsi:type="dcterms:W3CDTF">2018-11-01T16:14:00Z</dcterms:created>
  <dcterms:modified xsi:type="dcterms:W3CDTF">2020-12-26T20:43:00Z</dcterms:modified>
</cp:coreProperties>
</file>