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0C2" w:rsidRDefault="009D18F6" w:rsidP="001770C2">
      <w:pPr>
        <w:rPr>
          <w:rFonts w:ascii="TTKB Dik Temel Abece" w:hAnsi="TTKB Dik Temel Abece"/>
          <w:sz w:val="72"/>
          <w:szCs w:val="72"/>
        </w:rPr>
      </w:pPr>
      <w:r w:rsidRPr="009D18F6">
        <w:rPr>
          <w:rFonts w:ascii="TTKB Dik Temel Abece" w:hAnsi="TTKB Dik Temel Abece"/>
          <w:sz w:val="72"/>
          <w:szCs w:val="72"/>
        </w:rPr>
        <w:t>Vedat iki hikaye okumuş.</w:t>
      </w:r>
      <w:r w:rsidR="000E1FA0">
        <w:rPr>
          <w:rFonts w:ascii="TTKB Dik Temel Abece" w:hAnsi="TTKB Dik Temel Abece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8BE355C" wp14:editId="64120095">
                <wp:simplePos x="0" y="0"/>
                <wp:positionH relativeFrom="column">
                  <wp:posOffset>-213995</wp:posOffset>
                </wp:positionH>
                <wp:positionV relativeFrom="paragraph">
                  <wp:posOffset>-766445</wp:posOffset>
                </wp:positionV>
                <wp:extent cx="6619875" cy="771525"/>
                <wp:effectExtent l="0" t="0" r="28575" b="28575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771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6899" w:rsidRDefault="00996899" w:rsidP="00996899">
                            <w:pPr>
                              <w:spacing w:line="254" w:lineRule="auto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         Sayın velim, verilen cümleleri lütfen hatasız okuyana kadar hece hece ve kelime kelime okutunuz, bakmada dan hatasız yazana kadar okutup yazdırınız. dikteden sonra eksiklerini inceleyiniz. Katkılarınız için teşekkür ederim.</w:t>
                            </w:r>
                            <w:bookmarkStart w:id="0" w:name="_GoBack"/>
                            <w:bookmarkEnd w:id="0"/>
                          </w:p>
                          <w:p w:rsidR="000E1FA0" w:rsidRPr="00DC4D9B" w:rsidRDefault="000E1FA0" w:rsidP="000E1FA0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BE355C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margin-left:-16.85pt;margin-top:-60.35pt;width:521.25pt;height:60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" fillcolor="white [3201]" strokeweight=".5pt">
                <v:textbox>
                  <w:txbxContent>
                    <w:p w:rsidR="00996899" w:rsidRDefault="00996899" w:rsidP="00996899">
                      <w:pPr>
                        <w:spacing w:line="254" w:lineRule="auto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         Sayın velim, verilen cümleleri lütfen hatasız okuyana kadar hece hece ve kelime kelime okutunuz, bakmada dan hatasız yazana kadar okutup yazdırınız. dikteden sonra eksiklerini inceleyiniz. Katkılarınız için teşekkür ederim.</w:t>
                      </w:r>
                      <w:bookmarkStart w:id="1" w:name="_GoBack"/>
                      <w:bookmarkEnd w:id="1"/>
                    </w:p>
                    <w:p w:rsidR="000E1FA0" w:rsidRPr="00DC4D9B" w:rsidRDefault="000E1FA0" w:rsidP="000E1FA0">
                      <w:pPr>
                        <w:rPr>
                          <w:rFonts w:ascii="Times New Roman" w:hAnsi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74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75" name="Group 14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6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8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54D777" id="Group 25" o:spid="_x0000_s1026" style="position:absolute;margin-left:-16.85pt;margin-top:5.65pt;width:521.25pt;height:36.85pt;z-index:-25165721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    <v:group id="Group 14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<v:rect id="Rectangle 5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2f5496 [2408]" strokeweight="1.5pt">
                    <v:fill opacity="0"/>
                  </v:rect>
                  <v:rect id="Rectangle 10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2f5496 [2408]" strokeweight="1.5pt"/>
                <v:shape id="AutoShape 1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2f5496 [2408]" strokeweight="1.5pt"/>
              </v:group>
            </w:pict>
          </mc:Fallback>
        </mc:AlternateContent>
      </w:r>
    </w:p>
    <w:p w:rsidR="00AF138E" w:rsidRDefault="009D18F6" w:rsidP="00AF138E">
      <w:pPr>
        <w:rPr>
          <w:rFonts w:ascii="TTKB Dik Temel Abece" w:hAnsi="TTKB Dik Temel Abece"/>
          <w:sz w:val="72"/>
          <w:szCs w:val="72"/>
        </w:rPr>
      </w:pPr>
      <w:r w:rsidRPr="009D18F6">
        <w:rPr>
          <w:rFonts w:ascii="TTKB Dik Temel Abece" w:hAnsi="TTKB Dik Temel Abece"/>
          <w:sz w:val="72"/>
          <w:szCs w:val="72"/>
        </w:rPr>
        <w:t>Sevda sabah erken kalktı.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68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9" name="Group 2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0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2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3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92158B" id="Group 26" o:spid="_x0000_s1026" style="position:absolute;margin-left:-16.85pt;margin-top:5.65pt;width:521.25pt;height:36.85pt;z-index:-25165516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">
                <v:group id="Group 2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rect id="Rectangle 2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TV8EA&#10;AADbAAAADwAAAGRycy9kb3ducmV2LnhtbERPy2rCQBTdC/7DcAV3OrGCLamjaH3gtmkkdHfJ3GZC&#10;M3dCZjTx751FocvDea+3g23EnTpfO1awmCcgiEuna64U5F+n2RsIH5A1No5JwYM8bDfj0RpT7Xr+&#10;pHsWKhFD2KeowITQplL60pBFP3ctceR+XGcxRNhVUnfYx3DbyJckWUmLNccGgy19GCp/s5tVsKyK&#10;oynyg8/tolidr4/rvv8+KTWdDLt3EIGG8C/+c1+0gte4Pn6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V01fBAAAA2wAAAA8AAAAAAAAAAAAAAAAAmAIAAGRycy9kb3du&#10;cmV2LnhtbFBLBQYAAAAABAAEAPUAAACGAwAAAAA=&#10;" strokecolor="#2f5496 [2408]" strokeweight="1.5pt">
                    <v:fill opacity="0"/>
                  </v:rect>
                  <v:rect id="Rectangle 2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k/YMAA&#10;AADbAAAADwAAAGRycy9kb3ducmV2LnhtbESPS4vCQBCE7wv+h6EFbzqJ+IyOIi6uHn3em0ybBDM9&#10;2cysxn/vCMIei6r6ipovG1OKO9WusKwg7kUgiFOrC84UnE+b7gSE88gaS8uk4EkOlovW1xwTbR98&#10;oPvRZyJA2CWoIPe+SqR0aU4GXc9WxMG72tqgD7LOpK7xEeCmlP0oGkmDBYeFHCta55Tejn9GwWX4&#10;XfFWGt7Hm8F0eLn9/K5jo1Sn3axmIDw1/j/8ae+0gnEM7y/h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2k/Y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3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B8c8UAAADbAAAADwAAAGRycy9kb3ducmV2LnhtbESPT2vCQBTE7wW/w/KE3urGHNoSXYMR&#10;BFPooWkRvD2yz/wx+zZmt5p8+26h0OMwM79h1uloOnGjwTWWFSwXEQji0uqGKwVfn/unVxDOI2vs&#10;LJOCiRykm9nDGhNt7/xBt8JXIkDYJaig9r5PpHRlTQbdwvbEwTvbwaAPcqikHvAe4KaTcRQ9S4MN&#10;h4Uae9rVVF6Kb6Mgm96O79bn18P51F7zLItzbI1Sj/NxuwLhafT/4b/2QSt4ieH3S/gB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B8c8UAAADbAAAADwAAAAAAAAAA&#10;AAAAAAChAgAAZHJzL2Rvd25yZXYueG1sUEsFBgAAAAAEAAQA+QAAAJMDAAAAAA==&#10;" strokecolor="#2f5496 [2408]" strokeweight="1.5pt"/>
                <v:shape id="AutoShape 3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zZ6M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4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tzZ6M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9D18F6" w:rsidP="00AF138E">
      <w:pPr>
        <w:rPr>
          <w:rFonts w:ascii="TTKB Dik Temel Abece" w:hAnsi="TTKB Dik Temel Abece"/>
          <w:sz w:val="72"/>
          <w:szCs w:val="72"/>
        </w:rPr>
      </w:pPr>
      <w:r w:rsidRPr="009D18F6">
        <w:rPr>
          <w:rFonts w:ascii="TTKB Dik Temel Abece" w:hAnsi="TTKB Dik Temel Abece"/>
          <w:sz w:val="72"/>
          <w:szCs w:val="72"/>
        </w:rPr>
        <w:t>Merve harika resim yapar.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6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3" name="Group 3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64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6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706578" id="Group 32" o:spid="_x0000_s1026" style="position:absolute;margin-left:-16.85pt;margin-top:5.65pt;width:521.25pt;height:36.85pt;z-index:-251653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1qEg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Ife&#10;zWoSBAAA5Q8AAA4AAAAAAAAAAAAAAAAALgIAAGRycy9lMm9Eb2MueG1sUEsBAi0AFAAGAAgAAAAh&#10;ACzEH7TfAAAACgEAAA8AAAAAAAAAAAAAAAAAbAYAAGRycy9kb3ducmV2LnhtbFBLBQYAAAAABAAE&#10;APMAAAB4BwAAAAA=&#10;">
                <v:group id="Group 3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rect id="Rectangle 3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dDi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kL7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dDicMAAADbAAAADwAAAAAAAAAAAAAAAACYAgAAZHJzL2Rv&#10;d25yZXYueG1sUEsFBgAAAAAEAAQA9QAAAIgDAAAAAA==&#10;" strokecolor="#2f5496 [2408]" strokeweight="1.5pt">
                    <v:fill opacity="0"/>
                  </v:rect>
                  <v:rect id="Rectangle 3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uvvsEA&#10;AADbAAAADwAAAGRycy9kb3ducmV2LnhtbESPQYvCMBSE74L/ITxhb5pWtuJWoyyKq0et6/3RPNti&#10;89Jtslr/vREEj8PMfMPMl52pxZVaV1lWEI8iEMS51RUXCn6Pm+EUhPPIGmvLpOBODpaLfm+OqbY3&#10;PtA184UIEHYpKii9b1IpXV6SQTeyDXHwzrY16INsC6lbvAW4qeU4iibSYMVhocSGViXll+zfKDgl&#10;64a30vA+3nx+JafLz98qNkp9DLrvGQhPnX+HX+2dVjBJ4Pkl/A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Lr77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3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LsrcQAAADbAAAADwAAAGRycy9kb3ducmV2LnhtbESPT4vCMBTE78J+h/AW9qapHorURrHC&#10;gl3Yg38QvD2aZ1ttXmqT1frtN4LgcZiZ3zDpojeNuFHnassKxqMIBHFhdc2lgv3uezgF4TyyxsYy&#10;KXiQg8X8Y5Biou2dN3Tb+lIECLsEFVTet4mUrqjIoBvZljh4J9sZ9EF2pdQd3gPcNHISRbE0WHNY&#10;qLClVUXFZftnFGSPn8Ov9fl1fTqer3mWTXI8G6W+PvvlDISn3r/Dr/ZaK4hjeH4JP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cuytxAAAANsAAAAPAAAAAAAAAAAA&#10;AAAAAKECAABkcnMvZG93bnJldi54bWxQSwUGAAAAAAQABAD5AAAAkgMAAAAA&#10;" strokecolor="#2f5496 [2408]" strokeweight="1.5pt"/>
                <v:shape id="AutoShape 3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5JNsUAAADbAAAADwAAAGRycy9kb3ducmV2LnhtbESPT2vCQBTE74V+h+UVvDWbeogldRVT&#10;KBjBg1oKvT2yz/wx+zbJbmP89m6h0OMwM79hluvJtGKkwdWWFbxEMQjiwuqaSwWfp4/nVxDOI2ts&#10;LZOCGzlYrx4flphqe+UDjUdfigBhl6KCyvsuldIVFRl0ke2Ig3e2g0Ef5FBKPeA1wE0r53GcSIM1&#10;h4UKO3qvqLgcf4yC7Lb72luf99vzd9PnWTbPsTFKzZ6mzRsIT5P/D/+1t1pBsoDfL+EH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5JNs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9D18F6" w:rsidP="00AF138E">
      <w:pPr>
        <w:rPr>
          <w:rFonts w:ascii="TTKB Dik Temel Abece" w:hAnsi="TTKB Dik Temel Abece"/>
          <w:sz w:val="72"/>
          <w:szCs w:val="72"/>
        </w:rPr>
      </w:pPr>
      <w:r w:rsidRPr="009D18F6">
        <w:rPr>
          <w:rFonts w:ascii="TTKB Dik Temel Abece" w:hAnsi="TTKB Dik Temel Abece"/>
          <w:sz w:val="72"/>
          <w:szCs w:val="72"/>
        </w:rPr>
        <w:t xml:space="preserve">Yavuz üç kilo hurma aldı. 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56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7" name="Group 3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8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0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540A4C" id="Group 38" o:spid="_x0000_s1026" style="position:absolute;margin-left:-16.85pt;margin-top:5.65pt;width:521.25pt;height:36.85pt;z-index:-25165107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BR4xjb&#10;EAQAAOUPAAAOAAAAAAAAAAAAAAAAAC4CAABkcnMvZTJvRG9jLnhtbFBLAQItABQABgAIAAAAIQAs&#10;xB+03wAAAAoBAAAPAAAAAAAAAAAAAAAAAGoGAABkcnMvZG93bnJldi54bWxQSwUGAAAAAAQABADz&#10;AAAAdgcAAAAA&#10;">
                <v:group id="Group 3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rect id="Rectangle 4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aDMcEA&#10;AADbAAAADwAAAGRycy9kb3ducmV2LnhtbERPz2vCMBS+C/4P4Qm7adrJRDpj0alj12ml7PZo3pqy&#10;5qU00db/fjkMdvz4fm/y0bbiTr1vHCtIFwkI4srphmsFxeU0X4PwAVlj65gUPMhDvp1ONphpN/An&#10;3c+hFjGEfYYKTAhdJqWvDFn0C9cRR+7b9RZDhH0tdY9DDLetfE6SlbTYcGww2NGboernfLMKlnV5&#10;NGVx8IVNy9X79XHdD18npZ5m4+4VRKAx/Iv/3B9awUscG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WgzHBAAAA2wAAAA8AAAAAAAAAAAAAAAAAmAIAAGRycy9kb3du&#10;cmV2LnhtbFBLBQYAAAAABAAEAPUAAACGAwAAAAA=&#10;" strokecolor="#2f5496 [2408]" strokeweight="1.5pt">
                    <v:fill opacity="0"/>
                  </v:rect>
                  <v:rect id="Rectangle 4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pvBsEA&#10;AADbAAAADwAAAGRycy9kb3ducmV2LnhtbESPQYvCMBSE74L/IbwFb5pWrGjXKKK461Hren80b9ti&#10;81KbqN1/vxEEj8PMfMMsVp2pxZ1aV1lWEI8iEMS51RUXCn5Ou+EMhPPIGmvLpOCPHKyW/d4CU20f&#10;fKR75gsRIOxSVFB636RSurwkg25kG+Lg/drWoA+yLaRu8RHgppbjKJpKgxWHhRIb2pSUX7KbUXBO&#10;tg1/S8OHeDeZJ+fL13UTG6UGH936E4Snzr/Dr/ZeK0jm8PwSfo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qbwb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4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fRQsIAAADbAAAADwAAAGRycy9kb3ducmV2LnhtbERPy4rCMBTdD/gP4QruxlQXMlSjTAeE&#10;dsCFD4TZXZprU6e5aZuM1r83iwGXh/NebQbbiBv1vnasYDZNQBCXTtdcKTgdt+8fIHxA1tg4JgUP&#10;8rBZj95WmGp35z3dDqESMYR9igpMCG0qpS8NWfRT1xJH7uJ6iyHCvpK6x3sMt42cJ8lCWqw5Nhhs&#10;6ctQ+Xv4swqyx/d550LR5Zefa1dk2bzAq1VqMh4+lyACDeEl/nfnWsEiro9f4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9fRQsIAAADbAAAADwAAAAAAAAAAAAAA&#10;AAChAgAAZHJzL2Rvd25yZXYueG1sUEsFBgAAAAAEAAQA+QAAAJADAAAAAA==&#10;" strokecolor="#2f5496 [2408]" strokeweight="1.5pt"/>
                <v:shape id="AutoShape 4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t02cUAAADbAAAADwAAAGRycy9kb3ducmV2LnhtbESPS2vDMBCE74H+B7GF3hI5OZjgRg51&#10;oBAXekgaCr0t1vqRWCvHUv3491Wh0OMwM98wu/1kWjFQ7xrLCtarCARxYXXDlYLLx+tyC8J5ZI2t&#10;ZVIwk4N9+rDYYaLtyCcazr4SAcIuQQW1910ipStqMuhWtiMOXml7gz7IvpK6xzHATSs3URRLgw2H&#10;hRo7OtRU3M7fRkE2v32+W5/fj+XX9Z5n2SbHq1Hq6XF6eQbhafL/4b/2USuI1/D7JfwAm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Jt02c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9D18F6" w:rsidP="00AF138E">
      <w:pPr>
        <w:rPr>
          <w:rFonts w:ascii="TTKB Dik Temel Abece" w:hAnsi="TTKB Dik Temel Abece"/>
          <w:sz w:val="72"/>
          <w:szCs w:val="72"/>
        </w:rPr>
      </w:pPr>
      <w:r w:rsidRPr="009D18F6">
        <w:rPr>
          <w:rFonts w:ascii="TTKB Dik Temel Abece" w:hAnsi="TTKB Dik Temel Abece"/>
          <w:sz w:val="72"/>
          <w:szCs w:val="72"/>
        </w:rPr>
        <w:t>Vildan okula geç kaldı.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50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1" name="Group 4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2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4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4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6992B4" id="Group 44" o:spid="_x0000_s1026" style="position:absolute;margin-left:-16.85pt;margin-top:5.65pt;width:521.25pt;height:36.85pt;z-index:-25164902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F8b&#10;d3MSBAAA5Q8AAA4AAAAAAAAAAAAAAAAALgIAAGRycy9lMm9Eb2MueG1sUEsBAi0AFAAGAAgAAAAh&#10;ACzEH7TfAAAACgEAAA8AAAAAAAAAAAAAAAAAbAYAAGRycy9kb3ducmV2LnhtbFBLBQYAAAAABAAE&#10;APMAAAB4BwAAAAA=&#10;">
                <v:group id="Group 4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rect id="Rectangle 4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6028MA&#10;AADbAAAADwAAAGRycy9kb3ducmV2LnhtbESPT2vCQBTE7wW/w/KE3upGpSLRVfxbeq2NBG+P7DMb&#10;zL4N2dXEb98tFHocZuY3zHLd21o8qPWVYwXjUQKCuHC64lJB9n18m4PwAVlj7ZgUPMnDejV4WWKq&#10;Xcdf9DiFUkQI+xQVmBCaVEpfGLLoR64hjt7VtRZDlG0pdYtdhNtaTpJkJi1WHBcMNrQzVNxOd6tg&#10;WuYHk2d7n9lxPvs4P8/b7nJU6nXYbxYgAvXhP/zX/tQK3ifw+yX+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6028MAAADbAAAADwAAAAAAAAAAAAAAAACYAgAAZHJzL2Rv&#10;d25yZXYueG1sUEsFBgAAAAAEAAQA9QAAAIgDAAAAAA==&#10;" strokecolor="#2f5496 [2408]" strokeweight="1.5pt">
                    <v:fill opacity="0"/>
                  </v:rect>
                  <v:rect id="Rectangle 4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JY7M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pB/gx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JY7M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4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Ad/MUAAADbAAAADwAAAGRycy9kb3ducmV2LnhtbESPT2vCQBTE74V+h+UJvdWN0pY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Ad/MUAAADbAAAADwAAAAAAAAAA&#10;AAAAAAChAgAAZHJzL2Rvd25yZXYueG1sUEsFBgAAAAAEAAQA+QAAAJMDAAAAAA==&#10;" strokecolor="#2f5496 [2408]" strokeweight="1.5pt"/>
                <v:shape id="AutoShape 4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y4Z8UAAADbAAAADwAAAGRycy9kb3ducmV2LnhtbESPT2vCQBTE74V+h+UVvDWbCpGSuoop&#10;FIzgQS2F3h7ZZ/6YfZtktzF+e7dQ6HGYmd8wy/VkWjHS4GrLCl6iGARxYXXNpYLP08fzKwjnkTW2&#10;lknBjRysV48PS0y1vfKBxqMvRYCwS1FB5X2XSumKigy6yHbEwTvbwaAPciilHvAa4KaV8zheSIM1&#10;h4UKO3qvqLgcf4yC7Lb72luf99vzd9PnWTbPsTFKzZ6mzRsIT5P/D/+1t1pBksDvl/AD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y4Z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9D18F6" w:rsidP="00AF138E">
      <w:pPr>
        <w:rPr>
          <w:rFonts w:ascii="TTKB Dik Temel Abece" w:hAnsi="TTKB Dik Temel Abece"/>
          <w:sz w:val="72"/>
          <w:szCs w:val="72"/>
        </w:rPr>
      </w:pPr>
      <w:r w:rsidRPr="009D18F6">
        <w:rPr>
          <w:rFonts w:ascii="TTKB Dik Temel Abece" w:hAnsi="TTKB Dik Temel Abece"/>
          <w:sz w:val="72"/>
          <w:szCs w:val="72"/>
        </w:rPr>
        <w:t>Veli sahilde yürüyüş yaptı.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44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45" name="Group 5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6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8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8AE405" id="Group 50" o:spid="_x0000_s1026" style="position:absolute;margin-left:-16.85pt;margin-top:5.65pt;width:521.25pt;height:36.85pt;z-index:-25164697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AxGtzgbBAAA5Q8AAA4AAAAAAAAAAAAAAAAALgIAAGRycy9lMm9Eb2MueG1sUEsBAi0A&#10;FAAGAAgAAAAhACzEH7TfAAAACgEAAA8AAAAAAAAAAAAAAAAAdQYAAGRycy9kb3ducmV2LnhtbFBL&#10;BQYAAAAABAAEAPMAAACBBwAAAAA=&#10;">
                <v:group id="Group 5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rect id="Rectangle 5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wkB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wkBcMAAADbAAAADwAAAAAAAAAAAAAAAACYAgAAZHJzL2Rv&#10;d25yZXYueG1sUEsFBgAAAAAEAAQA9QAAAIgDAAAAAA==&#10;" strokecolor="#2f5496 [2408]" strokeweight="1.5pt">
                    <v:fill opacity="0"/>
                  </v:rect>
                  <v:rect id="Rectangle 5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IMsMA&#10;AADbAAAADwAAAGRycy9kb3ducmV2LnhtbESPQWvCQBSE70L/w/IKvdVNSqI1ukpJsXpsY70/sq9J&#10;MPs2zW5N/PeuUPA4zMw3zGozmlacqXeNZQXxNAJBXFrdcKXg+7B9fgXhPLLG1jIpuJCDzfphssJM&#10;24G/6Fz4SgQIuwwV1N53mZSurMmgm9qOOHg/tjfog+wrqXscAty08iWKZtJgw2Ghxo7ymspT8WcU&#10;HNP3jnfS8Ge8TRbp8fTxm8dGqafH8W0JwtPo7+H/9l4rSOZw+xJ+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DIMs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5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SBJMAAAADbAAAADwAAAGRycy9kb3ducmV2LnhtbERPy4rCMBTdC/5DuII7TRUZhmoUKwhW&#10;cOEDwd2lubbV5qY2UevfTxbCLA/nPVu0phIvalxpWcFoGIEgzqwuOVdwOq4HvyCcR9ZYWSYFH3Kw&#10;mHc7M4y1ffOeXgefixDCLkYFhfd1LKXLCjLohrYmDtzVNgZ9gE0udYPvEG4qOY6iH2mw5NBQYE2r&#10;grL74WkUJJ/teWd9+thcL7dHmiTjFG9GqX6vXU5BeGr9v/jr3mgFkzA2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UgSTAAAAA2wAAAA8AAAAAAAAAAAAAAAAA&#10;oQIAAGRycy9kb3ducmV2LnhtbFBLBQYAAAAABAAEAPkAAACOAwAAAAA=&#10;" strokecolor="#2f5496 [2408]" strokeweight="1.5pt"/>
                <v:shape id="AutoShape 5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gkv8UAAADbAAAADwAAAGRycy9kb3ducmV2LnhtbESPT2vCQBTE74V+h+UJvdWNUkobXYMp&#10;FJJCD1oRvD2yz/wx+zZmtzF++65Q8DjMzG+YZTKaVgzUu9qygtk0AkFcWF1zqWD38/n8BsJ5ZI2t&#10;ZVJwJQfJ6vFhibG2F97QsPWlCBB2MSqovO9iKV1RkUE3tR1x8I62N+iD7Eupe7wEuGnlPIpepcGa&#10;w0KFHX1UVJy2v0ZBev3af1ufn7PjoTnnaTrPsTFKPU3G9QKEp9Hfw//tTCt4eYf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gkv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9D18F6" w:rsidP="00AF138E">
      <w:pPr>
        <w:rPr>
          <w:rFonts w:ascii="TTKB Dik Temel Abece" w:hAnsi="TTKB Dik Temel Abece"/>
          <w:sz w:val="72"/>
          <w:szCs w:val="72"/>
        </w:rPr>
      </w:pPr>
      <w:r w:rsidRPr="009D18F6">
        <w:rPr>
          <w:rFonts w:ascii="TTKB Dik Temel Abece" w:hAnsi="TTKB Dik Temel Abece"/>
          <w:sz w:val="72"/>
          <w:szCs w:val="72"/>
        </w:rPr>
        <w:t>Vural o tespih kimin?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38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9" name="Group 5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0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2" name="AutoShape 6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6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749392" id="Group 56" o:spid="_x0000_s1026" style="position:absolute;margin-left:-16.85pt;margin-top:5.65pt;width:521.25pt;height:36.85pt;z-index:-25164492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">
                <v:group id="Group 5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rect id="Rectangle 5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kZ6sEA&#10;AADbAAAADwAAAGRycy9kb3ducmV2LnhtbERPz2vCMBS+C/4P4Qm7ado5RDpj0alj12ml7PZo3pqy&#10;5qU00db/fjkMdvz4fm/y0bbiTr1vHCtIFwkI4srphmsFxeU0X4PwAVlj65gUPMhDvp1ONphpN/An&#10;3c+hFjGEfYYKTAhdJqWvDFn0C9cRR+7b9RZDhH0tdY9DDLetfE6SlbTYcGww2NGboernfLMKlnV5&#10;NGVx8IVNy9X79XHdD18npZ5m4+4VRKAx/Iv/3B9awUtcH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5GerBAAAA2wAAAA8AAAAAAAAAAAAAAAAAmAIAAGRycy9kb3du&#10;cmV2LnhtbFBLBQYAAAAABAAEAPUAAACGAwAAAAA=&#10;" strokecolor="#2f5496 [2408]" strokeweight="1.5pt">
                    <v:fill opacity="0"/>
                  </v:rect>
                  <v:rect id="Rectangle 5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13cEA&#10;AADbAAAADwAAAGRycy9kb3ducmV2LnhtbESPT4vCMBTE7wt+h/AEb2ta0UWrqYii63H9d380z7a0&#10;ealN1PrtN8LCHoeZ+Q2zWHamFg9qXWlZQTyMQBBnVpecKziftp9TEM4ja6wtk4IXOVimvY8FJto+&#10;+UCPo89FgLBLUEHhfZNI6bKCDLqhbYiDd7WtQR9km0vd4jPATS1HUfQlDZYcFgpsaF1QVh3vRsFl&#10;smn4Wxr+ibfj2eRS7W7r2Cg16HerOQhPnf8P/7X3WsE4hveX8ANk+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F9d3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6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y2zs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U8x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/y2zsUAAADbAAAADwAAAAAAAAAA&#10;AAAAAAChAgAAZHJzL2Rvd25yZXYueG1sUEsFBgAAAAAEAAQA+QAAAJMDAAAAAA==&#10;" strokecolor="#2f5496 [2408]" strokeweight="1.5pt"/>
                <v:shape id="AutoShape 6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ATVcUAAADbAAAADwAAAGRycy9kb3ducmV2LnhtbESPT2vCQBTE74V+h+UJvdWNtpQ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ATVc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985227" w:rsidP="00AF138E">
      <w:pPr>
        <w:rPr>
          <w:rFonts w:ascii="TTKB Dik Temel Abece" w:hAnsi="TTKB Dik Temel Abece"/>
          <w:sz w:val="72"/>
          <w:szCs w:val="72"/>
        </w:rPr>
      </w:pPr>
      <w:r w:rsidRPr="00985227">
        <w:rPr>
          <w:rFonts w:ascii="TTKB Dik Temel Abece" w:hAnsi="TTKB Dik Temel Abece"/>
          <w:sz w:val="72"/>
          <w:szCs w:val="72"/>
        </w:rPr>
        <w:t>Volkan ahırda at var.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3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3" name="Group 6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4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3544A3" id="Group 62" o:spid="_x0000_s1026" style="position:absolute;margin-left:-16.85pt;margin-top:5.65pt;width:521.25pt;height:36.85pt;z-index:-25164288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QhEQ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uAZE&#10;IREEAADlDwAADgAAAAAAAAAAAAAAAAAuAgAAZHJzL2Uyb0RvYy54bWxQSwECLQAUAAYACAAAACEA&#10;LMQftN8AAAAKAQAADwAAAAAAAAAAAAAAAABrBgAAZHJzL2Rvd25yZXYueG1sUEsFBgAAAAAEAAQA&#10;8wAAAHcHAAAAAA==&#10;">
                <v:group id="Group 6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rect id="Rectangle 6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RslMMA&#10;AADbAAAADwAAAGRycy9kb3ducmV2LnhtbESPQWvCQBSE7wX/w/KE3urGWkSiq2jV0ms1Erw9ss9s&#10;MPs2ZFcT/323UPA4zHwzzGLV21rcqfWVYwXjUQKCuHC64lJBdty/zUD4gKyxdkwKHuRhtRy8LDDV&#10;ruMfuh9CKWIJ+xQVmBCaVEpfGLLoR64hjt7FtRZDlG0pdYtdLLe1fE+SqbRYcVww2NCnoeJ6uFkF&#10;kzLfmTzb+syO8+nX6XHadOe9Uq/Dfj0HEagPz/A//a0j9wF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RslMMAAADbAAAADwAAAAAAAAAAAAAAAACYAgAAZHJzL2Rv&#10;d25yZXYueG1sUEsFBgAAAAAEAAQA9QAAAIgDAAAAAA==&#10;" strokecolor="#2f5496 [2408]" strokeweight="1.5pt">
                    <v:fill opacity="0"/>
                  </v:rect>
                  <v:rect id="Rectangle 6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iAo8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rBcw5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iAo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6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HDsMQAAADbAAAADwAAAGRycy9kb3ducmV2LnhtbESPT4vCMBTE78J+h/AWvNl0FUS6RrEL&#10;ghU8+Adhb4/m2Vabl9pErd/eLCx4HGbmN8x03pla3Kl1lWUFX1EMgji3uuJCwWG/HExAOI+ssbZM&#10;Cp7kYD776E0x0fbBW7rvfCEChF2CCkrvm0RKl5dk0EW2IQ7eybYGfZBtIXWLjwA3tRzG8VgarDgs&#10;lNjQT0n5ZXczCtLn+rixPruuTr/na5amwwzPRqn+Z7f4BuGp8+/wf3ulFYzG8Pcl/AA5e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wcOwxAAAANsAAAAPAAAAAAAAAAAA&#10;AAAAAKECAABkcnMvZG93bnJldi54bWxQSwUGAAAAAAQABAD5AAAAkgMAAAAA&#10;" strokecolor="#2f5496 [2408]" strokeweight="1.5pt"/>
                <v:shape id="AutoShape 6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1mK8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YP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41mK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985227" w:rsidP="00AF138E">
      <w:pPr>
        <w:rPr>
          <w:rFonts w:ascii="TTKB Dik Temel Abece" w:hAnsi="TTKB Dik Temel Abece"/>
          <w:sz w:val="72"/>
          <w:szCs w:val="72"/>
        </w:rPr>
      </w:pPr>
      <w:r w:rsidRPr="00985227">
        <w:rPr>
          <w:rFonts w:ascii="TTKB Dik Temel Abece" w:hAnsi="TTKB Dik Temel Abece"/>
          <w:sz w:val="72"/>
          <w:szCs w:val="72"/>
        </w:rPr>
        <w:t>Vedat kovada su bitmiş.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26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7" name="Group 6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8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0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E065E2" id="Group 68" o:spid="_x0000_s1026" style="position:absolute;margin-left:-16.85pt;margin-top:5.65pt;width:521.25pt;height:36.85pt;z-index:-25164083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CIRR78&#10;EAQAAOUPAAAOAAAAAAAAAAAAAAAAAC4CAABkcnMvZTJvRG9jLnhtbFBLAQItABQABgAIAAAAIQAs&#10;xB+03wAAAAoBAAAPAAAAAAAAAAAAAAAAAGoGAABkcnMvZG93bnJldi54bWxQSwUGAAAAAAQABADz&#10;AAAAdgcAAAAA&#10;">
                <v:group id="Group 6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rect id="Rectangle 7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DwTMEA&#10;AADbAAAADwAAAGRycy9kb3ducmV2LnhtbERPyWrDMBC9F/IPYgK5NXISMMWNEpq0Cb3WdTC9DdbU&#10;MrVGxlK8/H11KPT4ePv+ONlWDNT7xrGCzToBQVw53XCtoPi8PD6B8AFZY+uYFMzk4XhYPOwx027k&#10;DxryUIsYwj5DBSaELpPSV4Ys+rXriCP37XqLIcK+lrrHMYbbVm6TJJUWG44NBjs6G6p+8rtVsKvL&#10;N1MWr76wmzK93ubbafy6KLVaTi/PIAJN4V/8537XCrZxbPwSf4A8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Q8EzBAAAA2wAAAA8AAAAAAAAAAAAAAAAAmAIAAGRycy9kb3du&#10;cmV2LnhtbFBLBQYAAAAABAAEAPUAAACGAwAAAAA=&#10;" strokecolor="#2f5496 [2408]" strokeweight="1.5pt">
                    <v:fill opacity="0"/>
                  </v:rect>
                  <v:rect id="Rectangle 7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ce8AA&#10;AADbAAAADwAAAGRycy9kb3ducmV2LnhtbESPzarCMBSE94LvEI7gTtOKilajiBevLv3dH5pjW2xO&#10;apOrvW9vBMHlMDPfMPNlY0rxoNoVlhXE/QgEcWp1wZmC82nTm4BwHlljaZkU/JOD5aLdmmOi7ZMP&#10;9Dj6TAQIuwQV5N5XiZQuzcmg69uKOHhXWxv0QdaZ1DU+A9yUchBFY2mw4LCQY0XrnNLb8c8ouIx+&#10;Kt5Kw/t4M5yOLrff+zo2SnU7zWoGwlPjv+FPe6cVDKbw/hJ+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wce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7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T+X8AAAADbAAAADwAAAGRycy9kb3ducmV2LnhtbERPy4rCMBTdC/5DuII7TVUYhmoUKwhW&#10;cOEDwd2lubbV5qY2UevfTxbCLA/nPVu0phIvalxpWcFoGIEgzqwuOVdwOq4HvyCcR9ZYWSYFH3Kw&#10;mHc7M4y1ffOeXgefixDCLkYFhfd1LKXLCjLohrYmDtzVNgZ9gE0udYPvEG4qOY6iH2mw5NBQYE2r&#10;grL74WkUJJ/teWd9+thcL7dHmiTjFG9GqX6vXU5BeGr9v/jr3mgFk7A+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k/l/AAAAA2wAAAA8AAAAAAAAAAAAAAAAA&#10;oQIAAGRycy9kb3ducmV2LnhtbFBLBQYAAAAABAAEAPkAAACOAwAAAAA=&#10;" strokecolor="#2f5496 [2408]" strokeweight="1.5pt"/>
                <v:shape id="AutoShape 7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bxMQAAADbAAAADwAAAGRycy9kb3ducmV2LnhtbESPQYvCMBSE78L+h/AWvNlUBZGuUezC&#10;ghU8qMvC3h7Ns602L7WJWv+9EQSPw8x8w8wWnanFlVpXWVYwjGIQxLnVFRcKfvc/gykI55E11pZJ&#10;wZ0cLOYfvRkm2t54S9edL0SAsEtQQel9k0jp8pIMusg2xME72NagD7ItpG7xFuCmlqM4nkiDFYeF&#10;Ehv6Lik/7S5GQXpf/22sz86rw//xnKXpKMOjUar/2S2/QHjq/Dv8aq+0gvEQnl/C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KFvExAAAANsAAAAPAAAAAAAAAAAA&#10;AAAAAKECAABkcnMvZG93bnJldi54bWxQSwUGAAAAAAQABAD5AAAAkgMAAAAA&#10;" strokecolor="#2f5496 [2408]" strokeweight="1.5pt"/>
              </v:group>
            </w:pict>
          </mc:Fallback>
        </mc:AlternateContent>
      </w:r>
    </w:p>
    <w:p w:rsidR="00AF138E" w:rsidRDefault="00985227" w:rsidP="00AF138E">
      <w:pPr>
        <w:rPr>
          <w:rFonts w:ascii="TTKB Dik Temel Abece" w:hAnsi="TTKB Dik Temel Abece"/>
          <w:sz w:val="72"/>
          <w:szCs w:val="72"/>
        </w:rPr>
      </w:pPr>
      <w:r w:rsidRPr="00985227">
        <w:rPr>
          <w:rFonts w:ascii="TTKB Dik Temel Abece" w:hAnsi="TTKB Dik Temel Abece"/>
          <w:sz w:val="72"/>
          <w:szCs w:val="72"/>
        </w:rPr>
        <w:t>Sevda mavi hırka giymiş.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20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1" name="Group 7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2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" name="AutoShape 7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7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953205" id="Group 74" o:spid="_x0000_s1026" style="position:absolute;margin-left:-16.85pt;margin-top:5.65pt;width:521.25pt;height:36.85pt;z-index:-25163878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B5&#10;wLx1EwQAAOUPAAAOAAAAAAAAAAAAAAAAAC4CAABkcnMvZTJvRG9jLnhtbFBLAQItABQABgAIAAAA&#10;IQAsxB+03wAAAAoBAAAPAAAAAAAAAAAAAAAAAG0GAABkcnMvZG93bnJldi54bWxQSwUGAAAAAAQA&#10;BADzAAAAeQcAAAAA&#10;">
                <v:group id="Group 7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rect id="Rectangle 7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jHpsMA&#10;AADbAAAADwAAAGRycy9kb3ducmV2LnhtbESPzWrDMBCE74W8g9hAb41sF0Jxo5g2f/TaxMH0tlhb&#10;y9RaGUuJnbePCoUeh5n5hlkVk+3ElQbfOlaQLhIQxLXTLTcKytP+6QWED8gaO8ek4EYeivXsYYW5&#10;diN/0vUYGhEh7HNUYELocyl9bciiX7ieOHrfbrAYohwaqQccI9x2MkuSpbTYclww2NPGUP1zvFgF&#10;z021M1W59aVNq+XhfDu/j197pR7n09sriEBT+A//tT+0giyD3y/x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jHpsMAAADbAAAADwAAAAAAAAAAAAAAAACYAgAAZHJzL2Rv&#10;d25yZXYueG1sUEsFBgAAAAAEAAQA9QAAAIgDAAAAAA==&#10;" strokecolor="#2f5496 [2408]" strokeweight="1.5pt">
                    <v:fill opacity="0"/>
                  </v:rect>
                  <v:rect id="Rectangle 7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QrkcEA&#10;AADbAAAADwAAAGRycy9kb3ducmV2LnhtbESPT4vCMBTE7wt+h/AEb5pWV9FqFFHUPfr3/miebbF5&#10;qU3U7rc3C8Ieh5n5DTNbNKYUT6pdYVlB3ItAEKdWF5wpOJ823TEI55E1lpZJwS85WMxbXzNMtH3x&#10;gZ5Hn4kAYZeggtz7KpHSpTkZdD1bEQfvamuDPsg6k7rGV4CbUvajaCQNFhwWcqxolVN6Oz6Mgstw&#10;XfFOGt7Hm+/J8HLb3lexUarTbpZTEJ4a/x/+tH+0gv4A/r6EHyD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EK5H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7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Zugc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ZugcUAAADbAAAADwAAAAAAAAAA&#10;AAAAAAChAgAAZHJzL2Rvd25yZXYueG1sUEsFBgAAAAAEAAQA+QAAAJMDAAAAAA==&#10;" strokecolor="#2f5496 [2408]" strokeweight="1.5pt"/>
                <v:shape id="AutoShape 7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LGsUAAADbAAAADwAAAGRycy9kb3ducmV2LnhtbESPT2vCQBTE7wW/w/KE3urGQEu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rLGs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985227" w:rsidP="00AF138E">
      <w:pPr>
        <w:rPr>
          <w:rFonts w:ascii="TTKB Dik Temel Abece" w:hAnsi="TTKB Dik Temel Abece"/>
          <w:sz w:val="72"/>
          <w:szCs w:val="72"/>
        </w:rPr>
      </w:pPr>
      <w:r w:rsidRPr="00985227">
        <w:rPr>
          <w:rFonts w:ascii="TTKB Dik Temel Abece" w:hAnsi="TTKB Dik Temel Abece"/>
          <w:sz w:val="72"/>
          <w:szCs w:val="72"/>
        </w:rPr>
        <w:t>Merve harika bir ödev yaptı.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14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15" name="Group 8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6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8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7BC1E1" id="Group 80" o:spid="_x0000_s1026" style="position:absolute;margin-left:-16.85pt;margin-top:5.65pt;width:521.25pt;height:36.85pt;z-index:-25163673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2Hmr2BoEAADlDwAADgAAAAAAAAAAAAAAAAAuAgAAZHJzL2Uyb0RvYy54bWxQSwECLQAU&#10;AAYACAAAACEALMQftN8AAAAKAQAADwAAAAAAAAAAAAAAAAB0BgAAZHJzL2Rvd25yZXYueG1sUEsF&#10;BgAAAAAEAAQA8wAAAIAHAAAAAA==&#10;">
                <v:group id="Group 8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rect id="Rectangle 8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8LGMEA&#10;AADbAAAADwAAAGRycy9kb3ducmV2LnhtbERPS2vCQBC+F/wPywje6kaFUFJX8VFLr9pI8DZkx2ww&#10;OxuyWxP/fbcg9DYf33OW68E24k6drx0rmE0TEMSl0zVXCvLvw+sbCB+QNTaOScGDPKxXo5clZtr1&#10;fKT7KVQihrDPUIEJoc2k9KUhi37qWuLIXV1nMUTYVVJ32Mdw28h5kqTSYs2xwWBLO0Pl7fRjFSyq&#10;4sMU+d7ndlakn+fHedtfDkpNxsPmHUSgIfyLn+4vHeen8PdLPE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vCxjBAAAA2wAAAA8AAAAAAAAAAAAAAAAAmAIAAGRycy9kb3du&#10;cmV2LnhtbFBLBQYAAAAABAAEAPUAAACGAwAAAAA=&#10;" strokecolor="#2f5496 [2408]" strokeweight="1.5pt">
                    <v:fill opacity="0"/>
                  </v:rect>
                  <v:rect id="Rectangle 8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PnL8AA&#10;AADbAAAADwAAAGRycy9kb3ducmV2LnhtbERPTWvCQBC9F/oflin01mwi1Wp0FbFYPVo19yE7JsHs&#10;bJrdJvHfu0Kht3m8z1msBlOLjlpXWVaQRDEI4tzqigsF59P2bQrCeWSNtWVScCMHq+Xz0wJTbXv+&#10;pu7oCxFC2KWooPS+SaV0eUkGXWQb4sBdbGvQB9gWUrfYh3BTy1EcT6TBikNDiQ1tSsqvx1+jIBt/&#10;NryThg/J9n02zq5fP5vEKPX6MqznIDwN/l/8597rMP8DHr+EA+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hPnL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8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euOcQAAADbAAAADwAAAGRycy9kb3ducmV2LnhtbESPQWvCQBCF7wX/wzJCb3Wjh1KiqxhB&#10;MIUe1FLwNmTHJJqdjdlV4793DgVvM7w3730zW/SuUTfqQu3ZwHiUgCIuvK25NPC7X398gQoR2WLj&#10;mQw8KMBiPnibYWr9nbd028VSSQiHFA1UMbap1qGoyGEY+ZZYtKPvHEZZu1LbDu8S7ho9SZJP7bBm&#10;aaiwpVVFxXl3dQayx/ffj4/5ZXM8nC55lk1yPDlj3of9cgoqUh9f5v/rjRV8gZVfZAA9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645xAAAANsAAAAPAAAAAAAAAAAA&#10;AAAAAKECAABkcnMvZG93bnJldi54bWxQSwUGAAAAAAQABAD5AAAAkgMAAAAA&#10;" strokecolor="#2f5496 [2408]" strokeweight="1.5pt"/>
                <v:shape id="AutoShape 8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sLosMAAADbAAAADwAAAGRycy9kb3ducmV2LnhtbERPTWvCQBC9F/wPywjedNMcpKau0hQK&#10;idCDUQq9Ddkxic3Oxuyqyb93C4Xe5vE+Z70dTCtu1LvGsoLnRQSCuLS64UrB8fAxfwHhPLLG1jIp&#10;GMnBdjN5WmOi7Z33dCt8JUIIuwQV1N53iZSurMmgW9iOOHAn2xv0AfaV1D3eQ7hpZRxFS2mw4dBQ&#10;Y0fvNZU/xdUoSMfd16f1+SU7fZ8veZrGOZ6NUrPp8PYKwtPg/8V/7kyH+Sv4/SUcID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rC6LDAAAA2wAAAA8AAAAAAAAAAAAA&#10;AAAAoQIAAGRycy9kb3ducmV2LnhtbFBLBQYAAAAABAAEAPkAAACRAwAAAAA=&#10;" strokecolor="#2f5496 [2408]" strokeweight="1.5pt"/>
              </v:group>
            </w:pict>
          </mc:Fallback>
        </mc:AlternateContent>
      </w:r>
    </w:p>
    <w:p w:rsidR="00AF138E" w:rsidRDefault="00985227" w:rsidP="00AF138E">
      <w:pPr>
        <w:rPr>
          <w:rFonts w:ascii="TTKB Dik Temel Abece" w:hAnsi="TTKB Dik Temel Abece"/>
          <w:sz w:val="72"/>
          <w:szCs w:val="72"/>
        </w:rPr>
      </w:pPr>
      <w:r w:rsidRPr="00985227">
        <w:rPr>
          <w:rFonts w:ascii="TTKB Dik Temel Abece" w:hAnsi="TTKB Dik Temel Abece"/>
          <w:sz w:val="72"/>
          <w:szCs w:val="72"/>
        </w:rPr>
        <w:t>Yavuz tavada omlet yaptı.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8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9" name="Group 8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0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CCEF29" id="Group 86" o:spid="_x0000_s1026" style="position:absolute;margin-left:-16.85pt;margin-top:5.65pt;width:521.25pt;height:36.85pt;z-index:-25163468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">
                <v:group id="Group 8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rect id="Rectangle 8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o298QA&#10;AADbAAAADwAAAGRycy9kb3ducmV2LnhtbESPT2vCQBDF74V+h2UKvdWNClJSV+kfLV7VSOhtyE6z&#10;odnZkF1N/PbOQehthvfmvd8s16Nv1YX62AQ2MJ1koIirYBuuDRTH7csrqJiQLbaBycCVIqxXjw9L&#10;zG0YeE+XQ6qVhHDM0YBLqcu1jpUjj3ESOmLRfkPvMcna19r2OEi4b/UsyxbaY8PS4LCjT0fV3+Hs&#10;DczrcuPK4isWflouvk/X08fwszXm+Wl8fwOVaEz/5vv1zgq+0MsvMo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KNvfEAAAA2wAAAA8AAAAAAAAAAAAAAAAAmAIAAGRycy9k&#10;b3ducmV2LnhtbFBLBQYAAAAABAAEAPUAAACJAwAAAAA=&#10;" strokecolor="#2f5496 [2408]" strokeweight="1.5pt">
                    <v:fill opacity="0"/>
                  </v:rect>
                  <v:rect id="Rectangle 8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bawMAA&#10;AADbAAAADwAAAGRycy9kb3ducmV2LnhtbERPS2vCQBC+F/wPyxS86SZixKZZRSxWj/WR+5CdJsHs&#10;bMxuTfrvXaHQ23x8z8nWg2nEnTpXW1YQTyMQxIXVNZcKLufdZAnCeWSNjWVS8EsO1qvRS4aptj0f&#10;6X7ypQgh7FJUUHnfplK6oiKDbmpb4sB9286gD7Arpe6wD+GmkbMoWkiDNYeGClvaVlRcTz9GQZ58&#10;tLyXhr/i3fwtya+ft21slBq/Dpt3EJ4G/y/+cx90mB/D85dwgF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rbaw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9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+Z08EAAADbAAAADwAAAGRycy9kb3ducmV2LnhtbERPTYvCMBC9C/6HMII3Te1BlmoUKwh2&#10;YQ+rIngbmrGtNpPaZLX++40geJvH+5z5sjO1uFPrKssKJuMIBHFudcWFgsN+M/oC4TyyxtoyKXiS&#10;g+Wi35tjou2Df+m+84UIIewSVFB63yRSurwkg25sG+LAnW1r0AfYFlK3+AjhppZxFE2lwYpDQ4kN&#10;rUvKr7s/oyB9fh9/rM9u2/PpcsvSNM7wYpQaDrrVDISnzn/Eb/dWh/kxvH4JB8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T5nTwQAAANsAAAAPAAAAAAAAAAAAAAAA&#10;AKECAABkcnMvZG93bnJldi54bWxQSwUGAAAAAAQABAD5AAAAjwMAAAAA&#10;" strokecolor="#2f5496 [2408]" strokeweight="1.5pt"/>
                <v:shape id="AutoShape 9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M8SMMAAADbAAAADwAAAGRycy9kb3ducmV2LnhtbERPTWvCQBC9F/wPywjedNMIRVJXaQqF&#10;ROjBKIXehuyYxGZnY3bV5N+7hUJv83ifs94OphU36l1jWcHzIgJBXFrdcKXgePiYr0A4j6yxtUwK&#10;RnKw3Uye1phoe+c93QpfiRDCLkEFtfddIqUrazLoFrYjDtzJ9gZ9gH0ldY/3EG5aGUfRizTYcGio&#10;saP3msqf4moUpOPu69P6/JKdvs+XPE3jHM9Gqdl0eHsF4Wnw/+I/d6bD/CX8/hIO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DPEjDAAAA2wAAAA8AAAAAAAAAAAAA&#10;AAAAoQIAAGRycy9kb3ducmV2LnhtbFBLBQYAAAAABAAEAPkAAACRAwAAAAA=&#10;" strokecolor="#2f5496 [2408]" strokeweight="1.5pt"/>
              </v:group>
            </w:pict>
          </mc:Fallback>
        </mc:AlternateContent>
      </w:r>
    </w:p>
    <w:p w:rsidR="001770C2" w:rsidRPr="001770C2" w:rsidRDefault="00985227">
      <w:pPr>
        <w:rPr>
          <w:rFonts w:ascii="TTKB Dik Temel Abece" w:hAnsi="TTKB Dik Temel Abece"/>
          <w:sz w:val="72"/>
          <w:szCs w:val="72"/>
        </w:rPr>
      </w:pPr>
      <w:r w:rsidRPr="00985227">
        <w:rPr>
          <w:rFonts w:ascii="TTKB Dik Temel Abece" w:hAnsi="TTKB Dik Temel Abece"/>
          <w:sz w:val="72"/>
          <w:szCs w:val="72"/>
        </w:rPr>
        <w:t>Vildan o vanayı kapat.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1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" name="Group 9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9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CFA1CE" id="Group 92" o:spid="_x0000_s1026" style="position:absolute;margin-left:-16.85pt;margin-top:5.65pt;width:521.25pt;height:36.85pt;z-index:-25163264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">
                <v:group id="Group 9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9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Ki8IA&#10;AADaAAAADwAAAGRycy9kb3ducmV2LnhtbESPQWvCQBSE74X+h+UVeqsbLUiJrmJrFa9qQvD2yD6z&#10;wezbkN2a+O9dQehxmPlmmPlysI24UudrxwrGowQEcel0zZWC7Lj5+ALhA7LGxjEpuJGH5eL1ZY6p&#10;dj3v6XoIlYgl7FNUYEJoUyl9aciiH7mWOHpn11kMUXaV1B32sdw2cpIkU2mx5rhgsKUfQ+Xl8GcV&#10;fFbFrymytc/suJhu81v+3Z82Sr2/DasZiEBD+A8/6Z2OHDyuxBs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6cqLwgAAANoAAAAPAAAAAAAAAAAAAAAAAJgCAABkcnMvZG93&#10;bnJldi54bWxQSwUGAAAAAAQABAD1AAAAhwMAAAAA&#10;" strokecolor="#2f5496 [2408]" strokeweight="1.5pt">
                    <v:fill opacity="0"/>
                  </v:rect>
                  <v:rect id="Rectangle 9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2bCsEA&#10;AADaAAAADwAAAGRycy9kb3ducmV2LnhtbESPQWvCQBSE70L/w/IKvekmJUobXUUs0R7V1vsj+0yC&#10;2bcxu03iv3cLgsdhZr5hFqvB1KKj1lWWFcSTCARxbnXFhYLfn2z8AcJ5ZI21ZVJwIwer5ctogam2&#10;PR+oO/pCBAi7FBWU3jeplC4vyaCb2IY4eGfbGvRBtoXULfYBbmr5HkUzabDisFBiQ5uS8svxzyg4&#10;Tb8a3knD+zhLPqeny/a6iY1Sb6/Deg7C0+Cf4Uf7WytI4P9KuA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NmwrBAAAA2g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9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+9J8MAAADaAAAADwAAAGRycy9kb3ducmV2LnhtbESPQYvCMBSE74L/ITzB2zZVWFmqUawg&#10;WMHDuovg7dE822rzUpus1n+/EQSPw8x8w8wWnanFjVpXWVYwimIQxLnVFRcKfn/WH18gnEfWWFsm&#10;BQ9ysJj3ezNMtL3zN932vhABwi5BBaX3TSKly0sy6CLbEAfvZFuDPsi2kLrFe4CbWo7jeCINVhwW&#10;SmxoVVJ+2f8ZBelje9hZn103p+P5mqXpOMOzUWo46JZTEJ46/w6/2hut4BOeV8IN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/vSfDAAAA2gAAAA8AAAAAAAAAAAAA&#10;AAAAoQIAAGRycy9kb3ducmV2LnhtbFBLBQYAAAAABAAEAPkAAACRAwAAAAA=&#10;" strokecolor="#2f5496 [2408]" strokeweight="1.5pt"/>
                <v:shape id="AutoShape 9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0jUMIAAADaAAAADwAAAGRycy9kb3ducmV2LnhtbESPzarCMBSE94LvEI7gTlNdiFSj3AqC&#10;Fe7CHwR3h+bY1tuc1CZqffsbQXA5zMw3zHzZmko8qHGlZQWjYQSCOLO65FzB8bAeTEE4j6yxskwK&#10;XuRgueh25hhr++QdPfY+FwHCLkYFhfd1LKXLCjLohrYmDt7FNgZ9kE0udYPPADeVHEfRRBosOSwU&#10;WNOqoOxvfzcKktf29Gt9ettcztdbmiTjFK9GqX6v/ZmB8NT6b/jT3mgFE3hfCTd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y0jUMIAAADaAAAADwAAAAAAAAAAAAAA&#10;AAChAgAAZHJzL2Rvd25yZXYueG1sUEsFBgAAAAAEAAQA+QAAAJADAAAAAA==&#10;" strokecolor="#2f5496 [2408]" strokeweight="1.5pt"/>
              </v:group>
            </w:pict>
          </mc:Fallback>
        </mc:AlternateContent>
      </w:r>
    </w:p>
    <w:sectPr w:rsidR="001770C2" w:rsidRPr="001770C2" w:rsidSect="007A24CE">
      <w:pgSz w:w="11906" w:h="16838"/>
      <w:pgMar w:top="1417" w:right="42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6D4" w:rsidRDefault="00E316D4" w:rsidP="00AF138E">
      <w:pPr>
        <w:spacing w:after="0" w:line="240" w:lineRule="auto"/>
      </w:pPr>
      <w:r>
        <w:separator/>
      </w:r>
    </w:p>
  </w:endnote>
  <w:endnote w:type="continuationSeparator" w:id="0">
    <w:p w:rsidR="00E316D4" w:rsidRDefault="00E316D4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6D4" w:rsidRDefault="00E316D4" w:rsidP="00AF138E">
      <w:pPr>
        <w:spacing w:after="0" w:line="240" w:lineRule="auto"/>
      </w:pPr>
      <w:r>
        <w:separator/>
      </w:r>
    </w:p>
  </w:footnote>
  <w:footnote w:type="continuationSeparator" w:id="0">
    <w:p w:rsidR="00E316D4" w:rsidRDefault="00E316D4" w:rsidP="00AF13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DBF"/>
    <w:rsid w:val="000B1199"/>
    <w:rsid w:val="000E1FA0"/>
    <w:rsid w:val="00123094"/>
    <w:rsid w:val="00170688"/>
    <w:rsid w:val="001770C2"/>
    <w:rsid w:val="001F5A93"/>
    <w:rsid w:val="002C0CBB"/>
    <w:rsid w:val="003721D6"/>
    <w:rsid w:val="00394A6D"/>
    <w:rsid w:val="00496FA4"/>
    <w:rsid w:val="007A24CE"/>
    <w:rsid w:val="007D2739"/>
    <w:rsid w:val="007F64BA"/>
    <w:rsid w:val="008E294D"/>
    <w:rsid w:val="00985227"/>
    <w:rsid w:val="00996899"/>
    <w:rsid w:val="009C3DBF"/>
    <w:rsid w:val="009D18F6"/>
    <w:rsid w:val="009D28E6"/>
    <w:rsid w:val="009F1F66"/>
    <w:rsid w:val="00A269D8"/>
    <w:rsid w:val="00AD1B1C"/>
    <w:rsid w:val="00AF138E"/>
    <w:rsid w:val="00B33495"/>
    <w:rsid w:val="00C01D39"/>
    <w:rsid w:val="00C94A0B"/>
    <w:rsid w:val="00D4633B"/>
    <w:rsid w:val="00E316D4"/>
    <w:rsid w:val="00F36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color="none [2408]">
      <v:fill color="white" opacity="0"/>
      <v:stroke color="none [2408]" weight="1.5pt"/>
    </o:shapedefaults>
    <o:shapelayout v:ext="edit">
      <o:idmap v:ext="edit" data="1"/>
    </o:shapelayout>
  </w:shapeDefaults>
  <w:decimalSymbol w:val=","/>
  <w:listSeparator w:val=";"/>
  <w15:docId w15:val="{C24C0786-AB05-4365-80DF-B62348DF5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6899"/>
    <w:pPr>
      <w:spacing w:line="25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6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KILAVUZ%20&#199;&#304;ZG&#304;L&#304;%20SAYFALAR\G&#252;zel%20Yaz&#305;%20Defteri%201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1.dotx</Template>
  <TotalTime>3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Engin ASAN</cp:lastModifiedBy>
  <cp:revision>5</cp:revision>
  <dcterms:created xsi:type="dcterms:W3CDTF">2018-11-01T16:14:00Z</dcterms:created>
  <dcterms:modified xsi:type="dcterms:W3CDTF">2020-12-26T20:43:00Z</dcterms:modified>
</cp:coreProperties>
</file>